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8541C" w14:textId="77777777" w:rsidR="001E689D" w:rsidRPr="00F25496" w:rsidRDefault="001E689D" w:rsidP="001E68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47</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32</w:t>
      </w:r>
      <w:r w:rsidR="000B14D2">
        <w:rPr>
          <w:b/>
          <w:i/>
          <w:noProof/>
          <w:sz w:val="28"/>
        </w:rPr>
        <w:t>717</w:t>
      </w:r>
    </w:p>
    <w:p w14:paraId="4E7F82E6" w14:textId="77777777" w:rsidR="001E689D" w:rsidRDefault="001E689D" w:rsidP="001E689D">
      <w:pPr>
        <w:pStyle w:val="Header"/>
        <w:rPr>
          <w:sz w:val="22"/>
          <w:szCs w:val="22"/>
        </w:rPr>
      </w:pPr>
      <w:r>
        <w:rPr>
          <w:sz w:val="24"/>
        </w:rPr>
        <w:t>Athens, Greece</w:t>
      </w:r>
      <w:r w:rsidRPr="00F25496">
        <w:rPr>
          <w:sz w:val="24"/>
        </w:rPr>
        <w:t xml:space="preserve">, </w:t>
      </w:r>
      <w:r>
        <w:rPr>
          <w:sz w:val="24"/>
        </w:rPr>
        <w:t>27</w:t>
      </w:r>
      <w:r w:rsidRPr="00730491">
        <w:rPr>
          <w:sz w:val="24"/>
          <w:vertAlign w:val="superscript"/>
        </w:rPr>
        <w:t>th</w:t>
      </w:r>
      <w:r>
        <w:rPr>
          <w:sz w:val="24"/>
        </w:rPr>
        <w:t xml:space="preserve"> February- 3</w:t>
      </w:r>
      <w:r w:rsidRPr="00730491">
        <w:rPr>
          <w:sz w:val="24"/>
          <w:vertAlign w:val="superscript"/>
        </w:rPr>
        <w:t>rd</w:t>
      </w:r>
      <w:r>
        <w:rPr>
          <w:sz w:val="24"/>
        </w:rPr>
        <w:t xml:space="preserve"> March 2023</w:t>
      </w:r>
    </w:p>
    <w:p w14:paraId="0CCD8B66" w14:textId="77777777" w:rsidR="001E689D" w:rsidRPr="00FB3E36" w:rsidRDefault="001E689D" w:rsidP="001E689D">
      <w:pPr>
        <w:keepNext/>
        <w:pBdr>
          <w:bottom w:val="single" w:sz="4" w:space="1" w:color="auto"/>
        </w:pBdr>
        <w:tabs>
          <w:tab w:val="right" w:pos="9639"/>
        </w:tabs>
        <w:outlineLvl w:val="0"/>
        <w:rPr>
          <w:rFonts w:ascii="Arial" w:hAnsi="Arial" w:cs="Arial"/>
          <w:b/>
          <w:bCs/>
          <w:sz w:val="24"/>
        </w:rPr>
      </w:pPr>
    </w:p>
    <w:p w14:paraId="4469735D" w14:textId="77777777" w:rsidR="001E689D" w:rsidRDefault="001E689D" w:rsidP="001E689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Telefónica</w:t>
      </w:r>
    </w:p>
    <w:p w14:paraId="1C7B902D" w14:textId="77777777" w:rsidR="001E689D" w:rsidRDefault="001E689D" w:rsidP="001E689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B14D2">
        <w:rPr>
          <w:rFonts w:ascii="Arial" w:hAnsi="Arial" w:cs="Arial"/>
          <w:b/>
        </w:rPr>
        <w:t xml:space="preserve">DP on relationship between NEST, URSP and ServiceProfile </w:t>
      </w:r>
    </w:p>
    <w:p w14:paraId="4B56DC93" w14:textId="1222EB14" w:rsidR="001E689D" w:rsidRDefault="001E689D" w:rsidP="001E689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A3541">
        <w:rPr>
          <w:rFonts w:ascii="Arial" w:hAnsi="Arial"/>
          <w:b/>
          <w:lang w:eastAsia="zh-CN"/>
        </w:rPr>
        <w:t>Endorsement</w:t>
      </w:r>
    </w:p>
    <w:p w14:paraId="5E58BF27" w14:textId="77777777" w:rsidR="001E689D" w:rsidRDefault="001E689D" w:rsidP="001E689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6.3.9</w:t>
      </w:r>
    </w:p>
    <w:p w14:paraId="0DAA2D83" w14:textId="77777777" w:rsidR="00C022E3" w:rsidRDefault="00C022E3" w:rsidP="001E689D">
      <w:pPr>
        <w:pStyle w:val="Heading1"/>
        <w:pBdr>
          <w:top w:val="single" w:sz="12" w:space="4" w:color="auto"/>
        </w:pBdr>
        <w:ind w:left="851" w:hanging="851"/>
      </w:pPr>
      <w:r>
        <w:t>1</w:t>
      </w:r>
      <w:r>
        <w:tab/>
        <w:t>Decision/action requested</w:t>
      </w:r>
    </w:p>
    <w:p w14:paraId="54A0B51C" w14:textId="77777777" w:rsidR="00C022E3" w:rsidRDefault="001E689D">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Endorsement of conclusions captured in clause 4.1, and discussion of open issues in clause 4.2</w:t>
      </w:r>
    </w:p>
    <w:p w14:paraId="3450C7B1" w14:textId="77777777" w:rsidR="00C022E3" w:rsidRPr="00BA5A52" w:rsidRDefault="00C022E3" w:rsidP="00BE7755">
      <w:pPr>
        <w:pStyle w:val="Heading1"/>
        <w:ind w:left="851" w:hanging="851"/>
      </w:pPr>
      <w:r>
        <w:t>2</w:t>
      </w:r>
      <w:r>
        <w:tab/>
        <w:t>References</w:t>
      </w:r>
    </w:p>
    <w:p w14:paraId="1A09A6F2" w14:textId="77777777" w:rsidR="009443A5" w:rsidRPr="00F62610" w:rsidRDefault="00C022E3" w:rsidP="009443A5">
      <w:pPr>
        <w:pStyle w:val="Reference"/>
        <w:rPr>
          <w:color w:val="000000"/>
          <w:lang w:val="en-US"/>
        </w:rPr>
      </w:pPr>
      <w:r w:rsidRPr="00F62610">
        <w:rPr>
          <w:color w:val="000000"/>
          <w:lang w:val="en-US"/>
        </w:rPr>
        <w:t>[1]</w:t>
      </w:r>
      <w:r w:rsidRPr="00F62610">
        <w:rPr>
          <w:color w:val="000000"/>
          <w:lang w:val="en-US"/>
        </w:rPr>
        <w:tab/>
      </w:r>
      <w:r w:rsidR="009443A5">
        <w:rPr>
          <w:color w:val="000000"/>
          <w:lang w:val="en-US"/>
        </w:rPr>
        <w:t>3GPP TS 23.501: “System architecture for the 5G System (5GS)”</w:t>
      </w:r>
    </w:p>
    <w:p w14:paraId="7F565CFD" w14:textId="77777777" w:rsidR="0015298A" w:rsidRPr="009443A5" w:rsidRDefault="0015298A" w:rsidP="009443A5">
      <w:pPr>
        <w:pStyle w:val="Reference"/>
        <w:rPr>
          <w:color w:val="000000"/>
          <w:lang w:val="en-US"/>
        </w:rPr>
      </w:pPr>
      <w:r w:rsidRPr="00874C20">
        <w:rPr>
          <w:color w:val="000000"/>
        </w:rPr>
        <w:t>[2]</w:t>
      </w:r>
      <w:r w:rsidRPr="00874C20">
        <w:rPr>
          <w:color w:val="000000"/>
        </w:rPr>
        <w:tab/>
      </w:r>
      <w:r w:rsidR="009443A5">
        <w:rPr>
          <w:color w:val="000000"/>
          <w:lang w:val="en-US"/>
        </w:rPr>
        <w:t>3GPP TS 24.526: “5G; User Equipment (UE) policies for 5G System (5GS); Stage 3”.</w:t>
      </w:r>
    </w:p>
    <w:p w14:paraId="2F3A5644" w14:textId="77777777" w:rsidR="00C022E3" w:rsidRPr="00925B0C" w:rsidRDefault="00C022E3" w:rsidP="00925B0C">
      <w:pPr>
        <w:pStyle w:val="Reference"/>
        <w:rPr>
          <w:color w:val="000000"/>
          <w:lang w:val="en-US"/>
        </w:rPr>
      </w:pPr>
      <w:r w:rsidRPr="00874C20">
        <w:rPr>
          <w:color w:val="000000"/>
        </w:rPr>
        <w:t>[</w:t>
      </w:r>
      <w:r w:rsidR="00DE4FAF" w:rsidRPr="00874C20">
        <w:rPr>
          <w:color w:val="000000"/>
        </w:rPr>
        <w:t>3</w:t>
      </w:r>
      <w:r w:rsidRPr="00874C20">
        <w:rPr>
          <w:color w:val="000000"/>
        </w:rPr>
        <w:t>]</w:t>
      </w:r>
      <w:r w:rsidRPr="00874C20">
        <w:rPr>
          <w:color w:val="000000"/>
        </w:rPr>
        <w:tab/>
      </w:r>
      <w:r w:rsidR="009443A5" w:rsidRPr="00F62610">
        <w:rPr>
          <w:color w:val="000000"/>
          <w:lang w:val="en-US"/>
        </w:rPr>
        <w:t>GSMA PRD NG.116 v7.0 [Onli</w:t>
      </w:r>
      <w:r w:rsidR="009443A5">
        <w:rPr>
          <w:color w:val="000000"/>
          <w:lang w:val="en-US"/>
        </w:rPr>
        <w:t>ne]. Link:</w:t>
      </w:r>
      <w:r w:rsidR="009443A5" w:rsidRPr="00F62610">
        <w:rPr>
          <w:color w:val="000000"/>
          <w:lang w:val="en-US"/>
        </w:rPr>
        <w:t xml:space="preserve"> </w:t>
      </w:r>
      <w:hyperlink r:id="rId7" w:history="1">
        <w:r w:rsidR="009443A5" w:rsidRPr="00402A0D">
          <w:rPr>
            <w:rStyle w:val="Hyperlink"/>
            <w:lang w:val="en-US"/>
          </w:rPr>
          <w:t>https://www.gsma.com/newsroom/wp-content/uploads/NG.116-v7.0.pd</w:t>
        </w:r>
        <w:r w:rsidR="009443A5" w:rsidRPr="00402A0D">
          <w:rPr>
            <w:rStyle w:val="Hyperlink"/>
            <w:lang w:val="en-US"/>
          </w:rPr>
          <w:t>f</w:t>
        </w:r>
      </w:hyperlink>
      <w:r w:rsidR="009443A5">
        <w:rPr>
          <w:color w:val="000000"/>
          <w:lang w:val="en-US"/>
        </w:rPr>
        <w:t xml:space="preserve"> </w:t>
      </w:r>
    </w:p>
    <w:p w14:paraId="6C0C2805" w14:textId="77777777" w:rsidR="00C022E3" w:rsidRDefault="00C022E3">
      <w:pPr>
        <w:pStyle w:val="Reference"/>
        <w:rPr>
          <w:color w:val="000000"/>
        </w:rPr>
      </w:pPr>
      <w:r w:rsidRPr="00874C20">
        <w:rPr>
          <w:color w:val="000000"/>
        </w:rPr>
        <w:t>[</w:t>
      </w:r>
      <w:r w:rsidR="00925B0C">
        <w:rPr>
          <w:color w:val="000000"/>
        </w:rPr>
        <w:t>4</w:t>
      </w:r>
      <w:r w:rsidRPr="00874C20">
        <w:rPr>
          <w:color w:val="000000"/>
        </w:rPr>
        <w:t>]</w:t>
      </w:r>
      <w:r w:rsidRPr="00874C20">
        <w:rPr>
          <w:color w:val="000000"/>
        </w:rPr>
        <w:tab/>
      </w:r>
      <w:r w:rsidR="00925B0C">
        <w:rPr>
          <w:color w:val="000000"/>
        </w:rPr>
        <w:t xml:space="preserve">3GPP </w:t>
      </w:r>
      <w:r w:rsidR="004869E7" w:rsidRPr="00874C20">
        <w:rPr>
          <w:color w:val="000000"/>
        </w:rPr>
        <w:t xml:space="preserve">TS 28.541 </w:t>
      </w:r>
      <w:r w:rsidR="00925B0C">
        <w:rPr>
          <w:color w:val="000000"/>
        </w:rPr>
        <w:t>“</w:t>
      </w:r>
      <w:r w:rsidR="00635A9C" w:rsidRPr="00635A9C">
        <w:rPr>
          <w:color w:val="000000"/>
        </w:rPr>
        <w:t>Management and orchestration; 5G Network Resource Model (NRM); Stage 2 and stage 3</w:t>
      </w:r>
      <w:r w:rsidR="00925B0C">
        <w:rPr>
          <w:color w:val="000000"/>
        </w:rPr>
        <w:t>”</w:t>
      </w:r>
    </w:p>
    <w:p w14:paraId="2968464C" w14:textId="77777777" w:rsidR="00B24C53" w:rsidRDefault="00B24C53" w:rsidP="00B24C53">
      <w:pPr>
        <w:pStyle w:val="Reference"/>
        <w:rPr>
          <w:color w:val="000000"/>
        </w:rPr>
      </w:pPr>
      <w:r>
        <w:rPr>
          <w:color w:val="000000"/>
        </w:rPr>
        <w:t>[5]</w:t>
      </w:r>
      <w:r>
        <w:rPr>
          <w:color w:val="000000"/>
        </w:rPr>
        <w:tab/>
        <w:t>S5-231013 “Discussion paper on reference architecture vs clarification of NetworkSlice”.</w:t>
      </w:r>
    </w:p>
    <w:p w14:paraId="205D9C77" w14:textId="77777777" w:rsidR="009E4C46" w:rsidRDefault="009E4C46" w:rsidP="00B24C53">
      <w:pPr>
        <w:pStyle w:val="Reference"/>
        <w:rPr>
          <w:color w:val="000000"/>
        </w:rPr>
      </w:pPr>
      <w:r>
        <w:rPr>
          <w:color w:val="000000"/>
        </w:rPr>
        <w:t>[6]</w:t>
      </w:r>
      <w:r>
        <w:rPr>
          <w:color w:val="000000"/>
        </w:rPr>
        <w:tab/>
        <w:t>3GPP TS 28.530 “5G; Management and orchestration; Concept, use caes and requirements”.</w:t>
      </w:r>
    </w:p>
    <w:p w14:paraId="42484651" w14:textId="77777777" w:rsidR="00C022E3" w:rsidRDefault="00C022E3" w:rsidP="00BE7755">
      <w:pPr>
        <w:pStyle w:val="Heading1"/>
        <w:ind w:left="851" w:hanging="851"/>
      </w:pPr>
      <w:r>
        <w:t>3</w:t>
      </w:r>
      <w:r>
        <w:tab/>
        <w:t>Rationale</w:t>
      </w:r>
    </w:p>
    <w:p w14:paraId="69BE5708" w14:textId="77777777" w:rsidR="00DE4FAF" w:rsidRPr="00D1696B" w:rsidRDefault="00DE4FAF" w:rsidP="00BE7755">
      <w:pPr>
        <w:pStyle w:val="Heading2"/>
        <w:ind w:left="851" w:hanging="851"/>
      </w:pPr>
      <w:r w:rsidRPr="00D1696B">
        <w:t>3.1</w:t>
      </w:r>
      <w:r w:rsidRPr="00506640">
        <w:tab/>
      </w:r>
      <w:r w:rsidR="005A2573">
        <w:t>UE Route Selection Policy (URSP)</w:t>
      </w:r>
    </w:p>
    <w:p w14:paraId="461DC44B" w14:textId="77777777" w:rsidR="005A2573" w:rsidRPr="00B44A97" w:rsidRDefault="005A2573" w:rsidP="009443A5">
      <w:pPr>
        <w:jc w:val="both"/>
        <w:rPr>
          <w:lang w:val="en-US"/>
        </w:rPr>
      </w:pPr>
      <w:r w:rsidRPr="005A2573">
        <w:t xml:space="preserve">3GPP provides details on URSP definition </w:t>
      </w:r>
      <w:r w:rsidR="009443A5">
        <w:t xml:space="preserve">[1] </w:t>
      </w:r>
      <w:r w:rsidRPr="005A2573">
        <w:t>and implementation [</w:t>
      </w:r>
      <w:r w:rsidR="009443A5">
        <w:t>2</w:t>
      </w:r>
      <w:r w:rsidRPr="005A2573">
        <w:t xml:space="preserve">]. </w:t>
      </w:r>
      <w:r>
        <w:t xml:space="preserve">The URSP is a signalling construction that includes information </w:t>
      </w:r>
      <w:r w:rsidRPr="005A2573">
        <w:rPr>
          <w:b/>
          <w:bCs/>
          <w:lang w:val="en-US"/>
        </w:rPr>
        <w:t xml:space="preserve">mapping </w:t>
      </w:r>
      <w:r w:rsidR="00B44A97">
        <w:rPr>
          <w:b/>
          <w:bCs/>
          <w:lang w:val="en-US"/>
        </w:rPr>
        <w:t xml:space="preserve">the traffic flows of a client application </w:t>
      </w:r>
      <w:r w:rsidR="00B44A97">
        <w:rPr>
          <w:lang w:val="en-US"/>
        </w:rPr>
        <w:t xml:space="preserve">(user data traffic) </w:t>
      </w:r>
      <w:r>
        <w:rPr>
          <w:b/>
          <w:bCs/>
          <w:lang w:val="en-US"/>
        </w:rPr>
        <w:t xml:space="preserve">to 5G PDU session connectivity parameters. </w:t>
      </w:r>
      <w:r w:rsidRPr="005A2573">
        <w:rPr>
          <w:lang w:val="en-US"/>
        </w:rPr>
        <w:t>The URSP</w:t>
      </w:r>
      <w:r>
        <w:rPr>
          <w:lang w:val="en-US"/>
        </w:rPr>
        <w:t xml:space="preserve"> is used by the UE to determine if </w:t>
      </w:r>
      <w:r w:rsidR="00B44A97">
        <w:rPr>
          <w:lang w:val="en-US"/>
        </w:rPr>
        <w:t>the user data traffic</w:t>
      </w:r>
      <w:r w:rsidR="00B87D31">
        <w:rPr>
          <w:lang w:val="en-US"/>
        </w:rPr>
        <w:t xml:space="preserve"> </w:t>
      </w:r>
      <w:r>
        <w:rPr>
          <w:lang w:val="en-US"/>
        </w:rPr>
        <w:t xml:space="preserve">can </w:t>
      </w:r>
      <w:r w:rsidR="00D16993">
        <w:rPr>
          <w:lang w:val="en-US"/>
        </w:rPr>
        <w:t>be routed through an</w:t>
      </w:r>
      <w:r>
        <w:rPr>
          <w:lang w:val="en-US"/>
        </w:rPr>
        <w:t xml:space="preserve"> already established PDU session or there is a need to trigger the establishme</w:t>
      </w:r>
      <w:r w:rsidR="00D16993">
        <w:rPr>
          <w:lang w:val="en-US"/>
        </w:rPr>
        <w:t>n</w:t>
      </w:r>
      <w:r>
        <w:rPr>
          <w:lang w:val="en-US"/>
        </w:rPr>
        <w:t>t of a new PDU session.</w:t>
      </w:r>
    </w:p>
    <w:p w14:paraId="7F004AC8" w14:textId="77777777" w:rsidR="005A2573" w:rsidRDefault="005A2573" w:rsidP="009443A5">
      <w:pPr>
        <w:jc w:val="both"/>
      </w:pPr>
      <w:r w:rsidRPr="005A2573">
        <w:t xml:space="preserve">An URSP </w:t>
      </w:r>
      <w:r>
        <w:t>consist of</w:t>
      </w:r>
      <w:r w:rsidRPr="005A2573">
        <w:t xml:space="preserve"> of one or more URSP rules. A URSP rule consists of one Rule Precedence, one single Traffic Descriptor (TD) and one or more Route Selection Descriptors (RSDs). </w:t>
      </w:r>
    </w:p>
    <w:p w14:paraId="4941DD2E" w14:textId="77777777" w:rsidR="002D4716" w:rsidRDefault="002D4716" w:rsidP="00BA5A52"/>
    <w:p w14:paraId="7ECF17BB" w14:textId="77777777" w:rsidR="002D4716" w:rsidRPr="003D4ABF" w:rsidRDefault="002D4716" w:rsidP="002D4716">
      <w:pPr>
        <w:pStyle w:val="TH"/>
      </w:pPr>
      <w:r w:rsidRPr="003D4ABF">
        <w:lastRenderedPageBreak/>
        <w:t xml:space="preserve">Table </w:t>
      </w:r>
      <w:r>
        <w:t>1</w:t>
      </w:r>
      <w:r w:rsidRPr="003D4ABF">
        <w:t>: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902"/>
        <w:gridCol w:w="1759"/>
        <w:gridCol w:w="1798"/>
        <w:gridCol w:w="1638"/>
      </w:tblGrid>
      <w:tr w:rsidR="002D4716" w:rsidRPr="003D4ABF" w14:paraId="7332251D" w14:textId="77777777" w:rsidTr="00C23685">
        <w:trPr>
          <w:cantSplit/>
          <w:tblHeader/>
        </w:trPr>
        <w:tc>
          <w:tcPr>
            <w:tcW w:w="1541" w:type="dxa"/>
          </w:tcPr>
          <w:p w14:paraId="69CE61F5" w14:textId="77777777" w:rsidR="002D4716" w:rsidRPr="003D4ABF" w:rsidRDefault="002D4716" w:rsidP="00C23685">
            <w:pPr>
              <w:pStyle w:val="TAH"/>
            </w:pPr>
            <w:r w:rsidRPr="003D4ABF">
              <w:t>Information name</w:t>
            </w:r>
          </w:p>
        </w:tc>
        <w:tc>
          <w:tcPr>
            <w:tcW w:w="2902" w:type="dxa"/>
          </w:tcPr>
          <w:p w14:paraId="2D90EC1E" w14:textId="77777777" w:rsidR="002D4716" w:rsidRPr="003D4ABF" w:rsidRDefault="002D4716" w:rsidP="00C23685">
            <w:pPr>
              <w:pStyle w:val="TAH"/>
            </w:pPr>
            <w:r w:rsidRPr="003D4ABF">
              <w:t>Description</w:t>
            </w:r>
          </w:p>
        </w:tc>
        <w:tc>
          <w:tcPr>
            <w:tcW w:w="1759" w:type="dxa"/>
          </w:tcPr>
          <w:p w14:paraId="2BBEF4E5" w14:textId="77777777" w:rsidR="002D4716" w:rsidRPr="003D4ABF" w:rsidRDefault="002D4716" w:rsidP="00C23685">
            <w:pPr>
              <w:pStyle w:val="TAH"/>
            </w:pPr>
            <w:r w:rsidRPr="003D4ABF">
              <w:t>Category</w:t>
            </w:r>
          </w:p>
        </w:tc>
        <w:tc>
          <w:tcPr>
            <w:tcW w:w="1798" w:type="dxa"/>
          </w:tcPr>
          <w:p w14:paraId="57C5BF4B" w14:textId="77777777" w:rsidR="002D4716" w:rsidRPr="003D4ABF" w:rsidRDefault="002D4716" w:rsidP="00C23685">
            <w:pPr>
              <w:pStyle w:val="TAH"/>
            </w:pPr>
            <w:r w:rsidRPr="003D4ABF">
              <w:t>PCF permitted to modify in a UE context</w:t>
            </w:r>
          </w:p>
        </w:tc>
        <w:tc>
          <w:tcPr>
            <w:tcW w:w="1638" w:type="dxa"/>
          </w:tcPr>
          <w:p w14:paraId="584892BC" w14:textId="77777777" w:rsidR="002D4716" w:rsidRPr="003D4ABF" w:rsidRDefault="002D4716" w:rsidP="00C23685">
            <w:pPr>
              <w:pStyle w:val="TAH"/>
            </w:pPr>
            <w:r w:rsidRPr="003D4ABF">
              <w:t>Scope</w:t>
            </w:r>
          </w:p>
        </w:tc>
      </w:tr>
      <w:tr w:rsidR="002D4716" w:rsidRPr="003D4ABF" w14:paraId="0AF5E5A7" w14:textId="77777777" w:rsidTr="00C23685">
        <w:trPr>
          <w:cantSplit/>
          <w:tblHeader/>
        </w:trPr>
        <w:tc>
          <w:tcPr>
            <w:tcW w:w="1541" w:type="dxa"/>
          </w:tcPr>
          <w:p w14:paraId="65C6BC2C" w14:textId="77777777" w:rsidR="002D4716" w:rsidRPr="003D4ABF" w:rsidRDefault="002D4716" w:rsidP="00C23685">
            <w:pPr>
              <w:pStyle w:val="TAL"/>
              <w:rPr>
                <w:lang w:eastAsia="zh-CN"/>
              </w:rPr>
            </w:pPr>
            <w:r w:rsidRPr="003D4ABF">
              <w:rPr>
                <w:szCs w:val="18"/>
              </w:rPr>
              <w:t xml:space="preserve">Rule </w:t>
            </w:r>
            <w:r w:rsidRPr="003D4ABF">
              <w:rPr>
                <w:szCs w:val="18"/>
                <w:lang w:eastAsia="ja-JP"/>
              </w:rPr>
              <w:t>Precedence</w:t>
            </w:r>
          </w:p>
        </w:tc>
        <w:tc>
          <w:tcPr>
            <w:tcW w:w="2902" w:type="dxa"/>
          </w:tcPr>
          <w:p w14:paraId="142DE0E5" w14:textId="77777777" w:rsidR="002D4716" w:rsidRPr="003D4ABF" w:rsidRDefault="002D4716" w:rsidP="00C23685">
            <w:pPr>
              <w:pStyle w:val="TAL"/>
              <w:rPr>
                <w:lang w:eastAsia="zh-CN"/>
              </w:rPr>
            </w:pPr>
            <w:r w:rsidRPr="003D4ABF">
              <w:rPr>
                <w:szCs w:val="18"/>
              </w:rPr>
              <w:t>Determines the order the URSP rule is enforced in the UE.</w:t>
            </w:r>
          </w:p>
        </w:tc>
        <w:tc>
          <w:tcPr>
            <w:tcW w:w="1759" w:type="dxa"/>
          </w:tcPr>
          <w:p w14:paraId="3F195CCD" w14:textId="77777777" w:rsidR="002D4716" w:rsidRPr="003D4ABF" w:rsidRDefault="002D4716" w:rsidP="00C23685">
            <w:pPr>
              <w:pStyle w:val="TAL"/>
              <w:rPr>
                <w:lang w:eastAsia="zh-CN"/>
              </w:rPr>
            </w:pPr>
            <w:r w:rsidRPr="003D4ABF">
              <w:rPr>
                <w:szCs w:val="18"/>
                <w:lang w:eastAsia="ja-JP"/>
              </w:rPr>
              <w:t>Mandatory</w:t>
            </w:r>
            <w:r w:rsidRPr="003D4ABF">
              <w:rPr>
                <w:szCs w:val="18"/>
              </w:rPr>
              <w:br/>
            </w:r>
          </w:p>
        </w:tc>
        <w:tc>
          <w:tcPr>
            <w:tcW w:w="1798" w:type="dxa"/>
          </w:tcPr>
          <w:p w14:paraId="4B09F35F" w14:textId="77777777" w:rsidR="002D4716" w:rsidRPr="003D4ABF" w:rsidRDefault="002D4716" w:rsidP="00C23685">
            <w:pPr>
              <w:pStyle w:val="TAL"/>
              <w:rPr>
                <w:szCs w:val="18"/>
                <w:lang w:eastAsia="ja-JP"/>
              </w:rPr>
            </w:pPr>
            <w:r w:rsidRPr="003D4ABF">
              <w:rPr>
                <w:szCs w:val="18"/>
                <w:lang w:eastAsia="ja-JP"/>
              </w:rPr>
              <w:t>Yes</w:t>
            </w:r>
          </w:p>
        </w:tc>
        <w:tc>
          <w:tcPr>
            <w:tcW w:w="1638" w:type="dxa"/>
          </w:tcPr>
          <w:p w14:paraId="57CA679D" w14:textId="77777777" w:rsidR="002D4716" w:rsidRPr="003D4ABF" w:rsidRDefault="002D4716" w:rsidP="00C23685">
            <w:pPr>
              <w:pStyle w:val="TAL"/>
            </w:pPr>
            <w:r w:rsidRPr="003D4ABF">
              <w:rPr>
                <w:szCs w:val="18"/>
              </w:rPr>
              <w:t>UE context</w:t>
            </w:r>
          </w:p>
        </w:tc>
      </w:tr>
      <w:tr w:rsidR="002D4716" w:rsidRPr="003D4ABF" w14:paraId="42BC2641" w14:textId="77777777" w:rsidTr="00C23685">
        <w:trPr>
          <w:cantSplit/>
        </w:trPr>
        <w:tc>
          <w:tcPr>
            <w:tcW w:w="1541" w:type="dxa"/>
          </w:tcPr>
          <w:p w14:paraId="1677F590" w14:textId="77777777" w:rsidR="002D4716" w:rsidRPr="003D4ABF" w:rsidRDefault="002D4716" w:rsidP="00C23685">
            <w:pPr>
              <w:pStyle w:val="TAL"/>
              <w:rPr>
                <w:b/>
              </w:rPr>
            </w:pPr>
            <w:r w:rsidRPr="003D4ABF">
              <w:rPr>
                <w:b/>
              </w:rPr>
              <w:t>Traffic descriptor</w:t>
            </w:r>
          </w:p>
        </w:tc>
        <w:tc>
          <w:tcPr>
            <w:tcW w:w="2902" w:type="dxa"/>
          </w:tcPr>
          <w:p w14:paraId="13144A24" w14:textId="77777777" w:rsidR="002D4716" w:rsidRPr="003D4ABF" w:rsidRDefault="002D4716" w:rsidP="00C23685">
            <w:pPr>
              <w:pStyle w:val="TAL"/>
            </w:pPr>
            <w:r w:rsidRPr="003D4ABF">
              <w:rPr>
                <w:i/>
                <w:szCs w:val="18"/>
              </w:rPr>
              <w:t>This part defines the Traffic descriptor components for the URSP rule.</w:t>
            </w:r>
          </w:p>
        </w:tc>
        <w:tc>
          <w:tcPr>
            <w:tcW w:w="1759" w:type="dxa"/>
          </w:tcPr>
          <w:p w14:paraId="0C6CFCBB" w14:textId="77777777" w:rsidR="002D4716" w:rsidRPr="003D4ABF" w:rsidRDefault="002D4716" w:rsidP="00C23685">
            <w:pPr>
              <w:pStyle w:val="TAL"/>
              <w:rPr>
                <w:szCs w:val="18"/>
              </w:rPr>
            </w:pPr>
            <w:r w:rsidRPr="003D4ABF">
              <w:rPr>
                <w:szCs w:val="18"/>
              </w:rPr>
              <w:t>Mandatory</w:t>
            </w:r>
          </w:p>
        </w:tc>
        <w:tc>
          <w:tcPr>
            <w:tcW w:w="1798" w:type="dxa"/>
          </w:tcPr>
          <w:p w14:paraId="4C284782" w14:textId="77777777" w:rsidR="002D4716" w:rsidRPr="003D4ABF" w:rsidRDefault="002D4716" w:rsidP="00C23685">
            <w:pPr>
              <w:pStyle w:val="TAL"/>
              <w:rPr>
                <w:szCs w:val="18"/>
              </w:rPr>
            </w:pPr>
          </w:p>
        </w:tc>
        <w:tc>
          <w:tcPr>
            <w:tcW w:w="1638" w:type="dxa"/>
          </w:tcPr>
          <w:p w14:paraId="404C1B32" w14:textId="77777777" w:rsidR="002D4716" w:rsidRPr="003D4ABF" w:rsidRDefault="002D4716" w:rsidP="00C23685">
            <w:pPr>
              <w:pStyle w:val="TAL"/>
              <w:rPr>
                <w:szCs w:val="18"/>
              </w:rPr>
            </w:pPr>
          </w:p>
        </w:tc>
      </w:tr>
      <w:tr w:rsidR="002D4716" w:rsidRPr="003D4ABF" w14:paraId="2D25F995" w14:textId="77777777" w:rsidTr="00C23685">
        <w:trPr>
          <w:cantSplit/>
        </w:trPr>
        <w:tc>
          <w:tcPr>
            <w:tcW w:w="1541" w:type="dxa"/>
          </w:tcPr>
          <w:p w14:paraId="47146454" w14:textId="77777777" w:rsidR="002D4716" w:rsidRPr="003D4ABF" w:rsidRDefault="002D4716" w:rsidP="00C23685">
            <w:pPr>
              <w:pStyle w:val="TAL"/>
            </w:pPr>
            <w:r w:rsidRPr="003D4ABF">
              <w:t>Application descriptors</w:t>
            </w:r>
          </w:p>
        </w:tc>
        <w:tc>
          <w:tcPr>
            <w:tcW w:w="2902" w:type="dxa"/>
          </w:tcPr>
          <w:p w14:paraId="7459C6C0" w14:textId="77777777" w:rsidR="002D4716" w:rsidRPr="003D4ABF" w:rsidRDefault="002D4716" w:rsidP="00C23685">
            <w:pPr>
              <w:pStyle w:val="TAL"/>
            </w:pPr>
            <w:r w:rsidRPr="003D4ABF">
              <w:t>It consists of OSId and OSAppId(s). (NOTE 2)</w:t>
            </w:r>
          </w:p>
        </w:tc>
        <w:tc>
          <w:tcPr>
            <w:tcW w:w="1759" w:type="dxa"/>
          </w:tcPr>
          <w:p w14:paraId="332AA498" w14:textId="77777777" w:rsidR="002D4716" w:rsidRPr="003D4ABF" w:rsidRDefault="002D4716" w:rsidP="00C23685">
            <w:pPr>
              <w:pStyle w:val="TAL"/>
              <w:rPr>
                <w:szCs w:val="18"/>
              </w:rPr>
            </w:pPr>
            <w:r w:rsidRPr="003D4ABF">
              <w:rPr>
                <w:szCs w:val="18"/>
              </w:rPr>
              <w:t>Optional</w:t>
            </w:r>
          </w:p>
        </w:tc>
        <w:tc>
          <w:tcPr>
            <w:tcW w:w="1798" w:type="dxa"/>
          </w:tcPr>
          <w:p w14:paraId="05F923FA" w14:textId="77777777" w:rsidR="002D4716" w:rsidRPr="003D4ABF" w:rsidRDefault="002D4716" w:rsidP="00C23685">
            <w:pPr>
              <w:pStyle w:val="TAL"/>
              <w:rPr>
                <w:szCs w:val="18"/>
              </w:rPr>
            </w:pPr>
            <w:r w:rsidRPr="003D4ABF">
              <w:rPr>
                <w:szCs w:val="18"/>
              </w:rPr>
              <w:t>Yes</w:t>
            </w:r>
          </w:p>
        </w:tc>
        <w:tc>
          <w:tcPr>
            <w:tcW w:w="1638" w:type="dxa"/>
          </w:tcPr>
          <w:p w14:paraId="41E5EF9C" w14:textId="77777777" w:rsidR="002D4716" w:rsidRPr="003D4ABF" w:rsidRDefault="002D4716" w:rsidP="00C23685">
            <w:pPr>
              <w:pStyle w:val="TAL"/>
              <w:rPr>
                <w:szCs w:val="18"/>
              </w:rPr>
            </w:pPr>
            <w:r w:rsidRPr="003D4ABF">
              <w:rPr>
                <w:szCs w:val="18"/>
              </w:rPr>
              <w:t>UE context</w:t>
            </w:r>
          </w:p>
        </w:tc>
      </w:tr>
      <w:tr w:rsidR="002D4716" w:rsidRPr="003D4ABF" w14:paraId="1109A904" w14:textId="77777777" w:rsidTr="00C23685">
        <w:trPr>
          <w:cantSplit/>
        </w:trPr>
        <w:tc>
          <w:tcPr>
            <w:tcW w:w="1541" w:type="dxa"/>
          </w:tcPr>
          <w:p w14:paraId="24E48EAA" w14:textId="77777777" w:rsidR="002D4716" w:rsidRPr="00EE2436" w:rsidRDefault="002D4716" w:rsidP="00C23685">
            <w:pPr>
              <w:keepNext/>
              <w:keepLines/>
              <w:rPr>
                <w:rFonts w:ascii="Arial" w:hAnsi="Arial" w:cs="Arial"/>
                <w:sz w:val="18"/>
                <w:szCs w:val="18"/>
              </w:rPr>
            </w:pPr>
            <w:r w:rsidRPr="00EE2436">
              <w:rPr>
                <w:rFonts w:ascii="Arial" w:hAnsi="Arial" w:cs="Arial"/>
                <w:sz w:val="18"/>
                <w:szCs w:val="18"/>
              </w:rPr>
              <w:t>IP descriptors</w:t>
            </w:r>
          </w:p>
          <w:p w14:paraId="6F41D8CF" w14:textId="77777777" w:rsidR="002D4716" w:rsidRPr="00EE2436" w:rsidRDefault="002D4716" w:rsidP="00C23685">
            <w:pPr>
              <w:pStyle w:val="TAL"/>
              <w:rPr>
                <w:rFonts w:cs="Arial"/>
                <w:szCs w:val="18"/>
              </w:rPr>
            </w:pPr>
            <w:r w:rsidRPr="00EE2436">
              <w:rPr>
                <w:rFonts w:cs="Arial"/>
                <w:szCs w:val="18"/>
              </w:rPr>
              <w:t>(NOTE 5)</w:t>
            </w:r>
          </w:p>
        </w:tc>
        <w:tc>
          <w:tcPr>
            <w:tcW w:w="2902" w:type="dxa"/>
          </w:tcPr>
          <w:p w14:paraId="4C278139" w14:textId="77777777" w:rsidR="002D4716" w:rsidRPr="003D4ABF" w:rsidRDefault="002D4716" w:rsidP="00C23685">
            <w:pPr>
              <w:pStyle w:val="TAL"/>
            </w:pPr>
            <w:r w:rsidRPr="003D4ABF">
              <w:t>Destination IP 3 tuple(s) (IP address or IPv6 network prefix, port number, protocol ID of the protocol above IP).</w:t>
            </w:r>
          </w:p>
        </w:tc>
        <w:tc>
          <w:tcPr>
            <w:tcW w:w="1759" w:type="dxa"/>
          </w:tcPr>
          <w:p w14:paraId="229543A5" w14:textId="77777777" w:rsidR="002D4716" w:rsidRPr="003D4ABF" w:rsidRDefault="002D4716" w:rsidP="00C23685">
            <w:pPr>
              <w:pStyle w:val="TAL"/>
              <w:rPr>
                <w:szCs w:val="18"/>
              </w:rPr>
            </w:pPr>
            <w:r w:rsidRPr="003D4ABF">
              <w:rPr>
                <w:szCs w:val="18"/>
              </w:rPr>
              <w:t>Optional</w:t>
            </w:r>
          </w:p>
        </w:tc>
        <w:tc>
          <w:tcPr>
            <w:tcW w:w="1798" w:type="dxa"/>
          </w:tcPr>
          <w:p w14:paraId="5350E5E9" w14:textId="77777777" w:rsidR="002D4716" w:rsidRPr="003D4ABF" w:rsidRDefault="002D4716" w:rsidP="00C23685">
            <w:pPr>
              <w:pStyle w:val="TAL"/>
              <w:rPr>
                <w:szCs w:val="18"/>
              </w:rPr>
            </w:pPr>
            <w:r w:rsidRPr="003D4ABF">
              <w:rPr>
                <w:szCs w:val="18"/>
              </w:rPr>
              <w:t>Yes</w:t>
            </w:r>
          </w:p>
        </w:tc>
        <w:tc>
          <w:tcPr>
            <w:tcW w:w="1638" w:type="dxa"/>
          </w:tcPr>
          <w:p w14:paraId="6190F4BC" w14:textId="77777777" w:rsidR="002D4716" w:rsidRPr="003D4ABF" w:rsidRDefault="002D4716" w:rsidP="00C23685">
            <w:pPr>
              <w:pStyle w:val="TAL"/>
              <w:rPr>
                <w:szCs w:val="18"/>
              </w:rPr>
            </w:pPr>
            <w:r w:rsidRPr="003D4ABF">
              <w:rPr>
                <w:szCs w:val="18"/>
              </w:rPr>
              <w:t>UE context</w:t>
            </w:r>
          </w:p>
        </w:tc>
      </w:tr>
      <w:tr w:rsidR="002D4716" w:rsidRPr="003D4ABF" w14:paraId="456B4BA5" w14:textId="77777777" w:rsidTr="00C23685">
        <w:trPr>
          <w:cantSplit/>
        </w:trPr>
        <w:tc>
          <w:tcPr>
            <w:tcW w:w="1541" w:type="dxa"/>
          </w:tcPr>
          <w:p w14:paraId="3AA5B454" w14:textId="77777777" w:rsidR="002D4716" w:rsidRPr="00EE2436" w:rsidRDefault="002D4716" w:rsidP="00C23685">
            <w:pPr>
              <w:pStyle w:val="TAL"/>
              <w:rPr>
                <w:rFonts w:cs="Arial"/>
                <w:szCs w:val="18"/>
              </w:rPr>
            </w:pPr>
            <w:r w:rsidRPr="00EE2436">
              <w:rPr>
                <w:rFonts w:cs="Arial"/>
                <w:szCs w:val="18"/>
              </w:rPr>
              <w:t>Domain descriptors</w:t>
            </w:r>
          </w:p>
        </w:tc>
        <w:tc>
          <w:tcPr>
            <w:tcW w:w="2902" w:type="dxa"/>
          </w:tcPr>
          <w:p w14:paraId="0203C500" w14:textId="77777777" w:rsidR="002D4716" w:rsidRPr="003D4ABF" w:rsidRDefault="002D4716" w:rsidP="00C23685">
            <w:pPr>
              <w:pStyle w:val="TAL"/>
            </w:pPr>
            <w:r w:rsidRPr="003D4ABF">
              <w:t>FQDN(s) or a regular expression which are used as a domain name matching criteria (NOTE 6).</w:t>
            </w:r>
          </w:p>
        </w:tc>
        <w:tc>
          <w:tcPr>
            <w:tcW w:w="1759" w:type="dxa"/>
          </w:tcPr>
          <w:p w14:paraId="65A9333E" w14:textId="77777777" w:rsidR="002D4716" w:rsidRPr="003D4ABF" w:rsidRDefault="002D4716" w:rsidP="00C23685">
            <w:pPr>
              <w:pStyle w:val="TAL"/>
              <w:rPr>
                <w:szCs w:val="18"/>
              </w:rPr>
            </w:pPr>
            <w:r w:rsidRPr="003D4ABF">
              <w:rPr>
                <w:szCs w:val="18"/>
              </w:rPr>
              <w:t>Optional</w:t>
            </w:r>
          </w:p>
        </w:tc>
        <w:tc>
          <w:tcPr>
            <w:tcW w:w="1798" w:type="dxa"/>
          </w:tcPr>
          <w:p w14:paraId="271FABBE" w14:textId="77777777" w:rsidR="002D4716" w:rsidRPr="003D4ABF" w:rsidRDefault="002D4716" w:rsidP="00C23685">
            <w:pPr>
              <w:pStyle w:val="TAL"/>
              <w:rPr>
                <w:szCs w:val="18"/>
              </w:rPr>
            </w:pPr>
            <w:r w:rsidRPr="003D4ABF">
              <w:rPr>
                <w:szCs w:val="18"/>
              </w:rPr>
              <w:t>Yes</w:t>
            </w:r>
          </w:p>
        </w:tc>
        <w:tc>
          <w:tcPr>
            <w:tcW w:w="1638" w:type="dxa"/>
          </w:tcPr>
          <w:p w14:paraId="050C56D1" w14:textId="77777777" w:rsidR="002D4716" w:rsidRPr="003D4ABF" w:rsidRDefault="002D4716" w:rsidP="00C23685">
            <w:pPr>
              <w:pStyle w:val="TAL"/>
              <w:rPr>
                <w:szCs w:val="18"/>
              </w:rPr>
            </w:pPr>
            <w:r w:rsidRPr="003D4ABF">
              <w:rPr>
                <w:szCs w:val="18"/>
              </w:rPr>
              <w:t>UE context</w:t>
            </w:r>
          </w:p>
        </w:tc>
      </w:tr>
      <w:tr w:rsidR="002D4716" w:rsidRPr="003D4ABF" w14:paraId="18C5CB79" w14:textId="77777777" w:rsidTr="00C23685">
        <w:trPr>
          <w:cantSplit/>
        </w:trPr>
        <w:tc>
          <w:tcPr>
            <w:tcW w:w="1541" w:type="dxa"/>
          </w:tcPr>
          <w:p w14:paraId="4041C9DD" w14:textId="77777777" w:rsidR="002D4716" w:rsidRPr="00EE2436" w:rsidRDefault="002D4716" w:rsidP="00C23685">
            <w:pPr>
              <w:keepNext/>
              <w:keepLines/>
              <w:rPr>
                <w:rFonts w:ascii="Arial" w:hAnsi="Arial" w:cs="Arial"/>
                <w:sz w:val="18"/>
                <w:szCs w:val="18"/>
              </w:rPr>
            </w:pPr>
            <w:r w:rsidRPr="00EE2436">
              <w:rPr>
                <w:rFonts w:ascii="Arial" w:hAnsi="Arial" w:cs="Arial"/>
                <w:sz w:val="18"/>
                <w:szCs w:val="18"/>
              </w:rPr>
              <w:t>Non-IP descriptors</w:t>
            </w:r>
          </w:p>
          <w:p w14:paraId="36EA03B8" w14:textId="77777777" w:rsidR="002D4716" w:rsidRPr="00EE2436" w:rsidRDefault="002D4716" w:rsidP="00C23685">
            <w:pPr>
              <w:pStyle w:val="TAL"/>
              <w:rPr>
                <w:rFonts w:cs="Arial"/>
                <w:szCs w:val="18"/>
              </w:rPr>
            </w:pPr>
            <w:r w:rsidRPr="00EE2436">
              <w:rPr>
                <w:rFonts w:cs="Arial"/>
                <w:szCs w:val="18"/>
              </w:rPr>
              <w:t>(NOTE 5)</w:t>
            </w:r>
          </w:p>
        </w:tc>
        <w:tc>
          <w:tcPr>
            <w:tcW w:w="2902" w:type="dxa"/>
          </w:tcPr>
          <w:p w14:paraId="4A9D7AEA" w14:textId="77777777" w:rsidR="002D4716" w:rsidRPr="003D4ABF" w:rsidRDefault="002D4716" w:rsidP="00C23685">
            <w:pPr>
              <w:pStyle w:val="TAL"/>
            </w:pPr>
            <w:r w:rsidRPr="003D4ABF">
              <w:t>Descriptor(s) for destination information of non-IP traffic</w:t>
            </w:r>
          </w:p>
        </w:tc>
        <w:tc>
          <w:tcPr>
            <w:tcW w:w="1759" w:type="dxa"/>
          </w:tcPr>
          <w:p w14:paraId="16815161" w14:textId="77777777" w:rsidR="002D4716" w:rsidRPr="003D4ABF" w:rsidRDefault="002D4716" w:rsidP="00C23685">
            <w:pPr>
              <w:pStyle w:val="TAL"/>
              <w:rPr>
                <w:szCs w:val="18"/>
              </w:rPr>
            </w:pPr>
            <w:r w:rsidRPr="003D4ABF">
              <w:rPr>
                <w:szCs w:val="18"/>
              </w:rPr>
              <w:t>Optional</w:t>
            </w:r>
          </w:p>
        </w:tc>
        <w:tc>
          <w:tcPr>
            <w:tcW w:w="1798" w:type="dxa"/>
          </w:tcPr>
          <w:p w14:paraId="7A1BBF11" w14:textId="77777777" w:rsidR="002D4716" w:rsidRPr="003D4ABF" w:rsidRDefault="002D4716" w:rsidP="00C23685">
            <w:pPr>
              <w:pStyle w:val="TAL"/>
              <w:rPr>
                <w:szCs w:val="18"/>
              </w:rPr>
            </w:pPr>
            <w:r w:rsidRPr="003D4ABF">
              <w:rPr>
                <w:szCs w:val="18"/>
              </w:rPr>
              <w:t>Yes</w:t>
            </w:r>
          </w:p>
        </w:tc>
        <w:tc>
          <w:tcPr>
            <w:tcW w:w="1638" w:type="dxa"/>
          </w:tcPr>
          <w:p w14:paraId="157DDE4C" w14:textId="77777777" w:rsidR="002D4716" w:rsidRPr="003D4ABF" w:rsidRDefault="002D4716" w:rsidP="00C23685">
            <w:pPr>
              <w:pStyle w:val="TAL"/>
              <w:rPr>
                <w:szCs w:val="18"/>
              </w:rPr>
            </w:pPr>
            <w:r w:rsidRPr="003D4ABF">
              <w:rPr>
                <w:szCs w:val="18"/>
              </w:rPr>
              <w:t>UE context</w:t>
            </w:r>
          </w:p>
        </w:tc>
      </w:tr>
      <w:tr w:rsidR="002D4716" w:rsidRPr="003D4ABF" w14:paraId="46553725" w14:textId="77777777" w:rsidTr="00C23685">
        <w:trPr>
          <w:cantSplit/>
        </w:trPr>
        <w:tc>
          <w:tcPr>
            <w:tcW w:w="1541" w:type="dxa"/>
          </w:tcPr>
          <w:p w14:paraId="771BADD5" w14:textId="77777777" w:rsidR="002D4716" w:rsidRPr="00EE2436" w:rsidRDefault="002D4716" w:rsidP="00C23685">
            <w:pPr>
              <w:pStyle w:val="TAL"/>
              <w:rPr>
                <w:rFonts w:cs="Arial"/>
                <w:szCs w:val="18"/>
              </w:rPr>
            </w:pPr>
            <w:r w:rsidRPr="00EE2436">
              <w:rPr>
                <w:rFonts w:cs="Arial"/>
                <w:szCs w:val="18"/>
              </w:rPr>
              <w:t>DNN</w:t>
            </w:r>
          </w:p>
        </w:tc>
        <w:tc>
          <w:tcPr>
            <w:tcW w:w="2902" w:type="dxa"/>
          </w:tcPr>
          <w:p w14:paraId="7BE8AC27" w14:textId="77777777" w:rsidR="002D4716" w:rsidRPr="003D4ABF" w:rsidRDefault="002D4716" w:rsidP="00C23685">
            <w:pPr>
              <w:pStyle w:val="TAL"/>
            </w:pPr>
            <w:r w:rsidRPr="003D4ABF">
              <w:t>This is matched against the DNN information provided by the application.</w:t>
            </w:r>
          </w:p>
        </w:tc>
        <w:tc>
          <w:tcPr>
            <w:tcW w:w="1759" w:type="dxa"/>
          </w:tcPr>
          <w:p w14:paraId="2821440A" w14:textId="77777777" w:rsidR="002D4716" w:rsidRPr="003D4ABF" w:rsidRDefault="002D4716" w:rsidP="00C23685">
            <w:pPr>
              <w:pStyle w:val="TAL"/>
              <w:rPr>
                <w:szCs w:val="18"/>
              </w:rPr>
            </w:pPr>
            <w:r w:rsidRPr="003D4ABF">
              <w:rPr>
                <w:szCs w:val="18"/>
              </w:rPr>
              <w:t>Optional</w:t>
            </w:r>
          </w:p>
        </w:tc>
        <w:tc>
          <w:tcPr>
            <w:tcW w:w="1798" w:type="dxa"/>
          </w:tcPr>
          <w:p w14:paraId="1F3BEE74" w14:textId="77777777" w:rsidR="002D4716" w:rsidRPr="003D4ABF" w:rsidRDefault="002D4716" w:rsidP="00C23685">
            <w:pPr>
              <w:pStyle w:val="TAL"/>
              <w:rPr>
                <w:szCs w:val="18"/>
              </w:rPr>
            </w:pPr>
            <w:r w:rsidRPr="003D4ABF">
              <w:rPr>
                <w:szCs w:val="18"/>
              </w:rPr>
              <w:t>Yes</w:t>
            </w:r>
          </w:p>
        </w:tc>
        <w:tc>
          <w:tcPr>
            <w:tcW w:w="1638" w:type="dxa"/>
          </w:tcPr>
          <w:p w14:paraId="5937A22B" w14:textId="77777777" w:rsidR="002D4716" w:rsidRPr="003D4ABF" w:rsidRDefault="002D4716" w:rsidP="00C23685">
            <w:pPr>
              <w:pStyle w:val="TAL"/>
              <w:rPr>
                <w:szCs w:val="18"/>
              </w:rPr>
            </w:pPr>
            <w:r w:rsidRPr="003D4ABF">
              <w:rPr>
                <w:szCs w:val="18"/>
              </w:rPr>
              <w:t>UE context</w:t>
            </w:r>
          </w:p>
        </w:tc>
      </w:tr>
      <w:tr w:rsidR="002D4716" w:rsidRPr="003D4ABF" w14:paraId="2E02B539" w14:textId="77777777" w:rsidTr="00C23685">
        <w:trPr>
          <w:cantSplit/>
        </w:trPr>
        <w:tc>
          <w:tcPr>
            <w:tcW w:w="1541" w:type="dxa"/>
          </w:tcPr>
          <w:p w14:paraId="4E315305" w14:textId="77777777" w:rsidR="002D4716" w:rsidRPr="00EE2436" w:rsidRDefault="002D4716" w:rsidP="00C23685">
            <w:pPr>
              <w:pStyle w:val="TAL"/>
              <w:rPr>
                <w:rFonts w:cs="Arial"/>
                <w:sz w:val="22"/>
                <w:szCs w:val="22"/>
              </w:rPr>
            </w:pPr>
            <w:r w:rsidRPr="00EE2436">
              <w:rPr>
                <w:rFonts w:cs="Arial"/>
                <w:szCs w:val="18"/>
              </w:rPr>
              <w:t>Connection Capabilities</w:t>
            </w:r>
          </w:p>
        </w:tc>
        <w:tc>
          <w:tcPr>
            <w:tcW w:w="2902" w:type="dxa"/>
          </w:tcPr>
          <w:p w14:paraId="554AB2B8" w14:textId="77777777" w:rsidR="002D4716" w:rsidRPr="003D4ABF" w:rsidRDefault="002D4716" w:rsidP="00C23685">
            <w:pPr>
              <w:pStyle w:val="TAL"/>
            </w:pPr>
            <w:r w:rsidRPr="003D4ABF">
              <w:t>This is matched against the information provided by a UE application when it requests a network connection with certain capabilities. (NOTE 4)</w:t>
            </w:r>
          </w:p>
        </w:tc>
        <w:tc>
          <w:tcPr>
            <w:tcW w:w="1759" w:type="dxa"/>
          </w:tcPr>
          <w:p w14:paraId="2DB716C2" w14:textId="77777777" w:rsidR="002D4716" w:rsidRPr="003D4ABF" w:rsidRDefault="002D4716" w:rsidP="00C23685">
            <w:pPr>
              <w:pStyle w:val="TAL"/>
              <w:rPr>
                <w:szCs w:val="18"/>
              </w:rPr>
            </w:pPr>
            <w:r w:rsidRPr="003D4ABF">
              <w:rPr>
                <w:szCs w:val="18"/>
              </w:rPr>
              <w:t>Optional</w:t>
            </w:r>
          </w:p>
        </w:tc>
        <w:tc>
          <w:tcPr>
            <w:tcW w:w="1798" w:type="dxa"/>
          </w:tcPr>
          <w:p w14:paraId="63F0E91D" w14:textId="77777777" w:rsidR="002D4716" w:rsidRPr="003D4ABF" w:rsidRDefault="002D4716" w:rsidP="00C23685">
            <w:pPr>
              <w:pStyle w:val="TAL"/>
              <w:rPr>
                <w:szCs w:val="18"/>
              </w:rPr>
            </w:pPr>
            <w:r w:rsidRPr="003D4ABF">
              <w:rPr>
                <w:szCs w:val="18"/>
              </w:rPr>
              <w:t>Yes</w:t>
            </w:r>
          </w:p>
        </w:tc>
        <w:tc>
          <w:tcPr>
            <w:tcW w:w="1638" w:type="dxa"/>
          </w:tcPr>
          <w:p w14:paraId="2C2BF92B" w14:textId="77777777" w:rsidR="002D4716" w:rsidRPr="003D4ABF" w:rsidRDefault="002D4716" w:rsidP="00C23685">
            <w:pPr>
              <w:pStyle w:val="TAL"/>
              <w:rPr>
                <w:szCs w:val="18"/>
              </w:rPr>
            </w:pPr>
            <w:r w:rsidRPr="003D4ABF">
              <w:rPr>
                <w:szCs w:val="18"/>
              </w:rPr>
              <w:t>UE context</w:t>
            </w:r>
          </w:p>
        </w:tc>
      </w:tr>
      <w:tr w:rsidR="002D4716" w:rsidRPr="003D4ABF" w14:paraId="4D9D1C9A" w14:textId="77777777" w:rsidTr="00C23685">
        <w:trPr>
          <w:cantSplit/>
        </w:trPr>
        <w:tc>
          <w:tcPr>
            <w:tcW w:w="1541" w:type="dxa"/>
          </w:tcPr>
          <w:p w14:paraId="38EF13F0" w14:textId="77777777" w:rsidR="002D4716" w:rsidRPr="003D4ABF" w:rsidRDefault="002D4716" w:rsidP="00C23685">
            <w:pPr>
              <w:pStyle w:val="TAL"/>
              <w:rPr>
                <w:b/>
              </w:rPr>
            </w:pPr>
            <w:r w:rsidRPr="003D4ABF">
              <w:rPr>
                <w:b/>
              </w:rPr>
              <w:t>List of Route Selection Descriptors</w:t>
            </w:r>
          </w:p>
        </w:tc>
        <w:tc>
          <w:tcPr>
            <w:tcW w:w="2902" w:type="dxa"/>
          </w:tcPr>
          <w:p w14:paraId="46DCBBEC" w14:textId="77777777" w:rsidR="002D4716" w:rsidRPr="003D4ABF" w:rsidRDefault="002D4716" w:rsidP="00C23685">
            <w:pPr>
              <w:pStyle w:val="TAL"/>
            </w:pPr>
            <w:r w:rsidRPr="003D4ABF">
              <w:t xml:space="preserve">A list of Route Selection Descriptors. The components of a Route Selection Descriptor are described in </w:t>
            </w:r>
            <w:r>
              <w:t xml:space="preserve">Table </w:t>
            </w:r>
            <w:r w:rsidR="00B34406">
              <w:t>2.</w:t>
            </w:r>
          </w:p>
        </w:tc>
        <w:tc>
          <w:tcPr>
            <w:tcW w:w="1759" w:type="dxa"/>
          </w:tcPr>
          <w:p w14:paraId="1D222F7E" w14:textId="77777777" w:rsidR="002D4716" w:rsidRPr="003D4ABF" w:rsidRDefault="002D4716" w:rsidP="00C23685">
            <w:pPr>
              <w:pStyle w:val="TAL"/>
              <w:rPr>
                <w:szCs w:val="18"/>
              </w:rPr>
            </w:pPr>
            <w:r w:rsidRPr="003D4ABF">
              <w:rPr>
                <w:szCs w:val="18"/>
              </w:rPr>
              <w:t>Mandatory</w:t>
            </w:r>
          </w:p>
        </w:tc>
        <w:tc>
          <w:tcPr>
            <w:tcW w:w="1798" w:type="dxa"/>
          </w:tcPr>
          <w:p w14:paraId="4384B7AF" w14:textId="77777777" w:rsidR="002D4716" w:rsidRPr="003D4ABF" w:rsidRDefault="002D4716" w:rsidP="00C23685">
            <w:pPr>
              <w:pStyle w:val="TAL"/>
              <w:rPr>
                <w:szCs w:val="18"/>
              </w:rPr>
            </w:pPr>
          </w:p>
        </w:tc>
        <w:tc>
          <w:tcPr>
            <w:tcW w:w="1638" w:type="dxa"/>
          </w:tcPr>
          <w:p w14:paraId="55879648" w14:textId="77777777" w:rsidR="002D4716" w:rsidRPr="003D4ABF" w:rsidRDefault="002D4716" w:rsidP="00C23685">
            <w:pPr>
              <w:pStyle w:val="TAL"/>
              <w:rPr>
                <w:szCs w:val="18"/>
              </w:rPr>
            </w:pPr>
          </w:p>
        </w:tc>
      </w:tr>
    </w:tbl>
    <w:p w14:paraId="1F5F0E9F" w14:textId="77777777" w:rsidR="002D4716" w:rsidRDefault="002D4716" w:rsidP="00BA5A52"/>
    <w:p w14:paraId="1CC0B8F7" w14:textId="77777777" w:rsidR="002D4716" w:rsidRPr="002D4716" w:rsidRDefault="002D4716" w:rsidP="00BE7755">
      <w:pPr>
        <w:pStyle w:val="Heading2"/>
        <w:ind w:left="851" w:hanging="851"/>
        <w:rPr>
          <w:sz w:val="28"/>
          <w:szCs w:val="18"/>
        </w:rPr>
      </w:pPr>
      <w:r w:rsidRPr="002D4716">
        <w:rPr>
          <w:sz w:val="28"/>
          <w:szCs w:val="18"/>
        </w:rPr>
        <w:t>3.1.1</w:t>
      </w:r>
      <w:r w:rsidRPr="002D4716">
        <w:rPr>
          <w:sz w:val="28"/>
          <w:szCs w:val="18"/>
        </w:rPr>
        <w:tab/>
      </w:r>
      <w:r w:rsidRPr="002D4716">
        <w:rPr>
          <w:sz w:val="28"/>
          <w:szCs w:val="18"/>
        </w:rPr>
        <w:tab/>
      </w:r>
      <w:r>
        <w:rPr>
          <w:sz w:val="28"/>
          <w:szCs w:val="18"/>
        </w:rPr>
        <w:t>Traffic Descriptor (TD)</w:t>
      </w:r>
    </w:p>
    <w:p w14:paraId="28848EFC" w14:textId="77777777" w:rsidR="00B34406" w:rsidRDefault="002D4716" w:rsidP="009443A5">
      <w:pPr>
        <w:jc w:val="both"/>
      </w:pPr>
      <w:r>
        <w:t>Each URSP rule contains one single TD</w:t>
      </w:r>
      <w:r w:rsidR="00B34406">
        <w:t>. As seen in Table 1, this TD can contain one or more components.</w:t>
      </w:r>
    </w:p>
    <w:p w14:paraId="006E1651" w14:textId="77777777" w:rsidR="002D4716" w:rsidRPr="00B44A97" w:rsidRDefault="00646AE1" w:rsidP="009443A5">
      <w:pPr>
        <w:spacing w:after="60"/>
        <w:jc w:val="both"/>
        <w:rPr>
          <w:b/>
          <w:bCs/>
        </w:rPr>
      </w:pPr>
      <w:r w:rsidRPr="00646AE1">
        <w:t xml:space="preserve">In </w:t>
      </w:r>
      <w:r>
        <w:t>a</w:t>
      </w:r>
      <w:r w:rsidRPr="00646AE1">
        <w:t xml:space="preserve"> URPS rule</w:t>
      </w:r>
      <w:r>
        <w:rPr>
          <w:b/>
          <w:bCs/>
        </w:rPr>
        <w:t>, t</w:t>
      </w:r>
      <w:r w:rsidR="00B34406" w:rsidRPr="00B34406">
        <w:rPr>
          <w:b/>
          <w:bCs/>
        </w:rPr>
        <w:t xml:space="preserve">he TD </w:t>
      </w:r>
      <w:r w:rsidR="00B34406" w:rsidRPr="00646AE1">
        <w:rPr>
          <w:b/>
          <w:bCs/>
        </w:rPr>
        <w:t>is</w:t>
      </w:r>
      <w:r w:rsidRPr="00646AE1">
        <w:rPr>
          <w:b/>
          <w:bCs/>
        </w:rPr>
        <w:t xml:space="preserve"> </w:t>
      </w:r>
      <w:r w:rsidR="00B87D31" w:rsidRPr="00646AE1">
        <w:rPr>
          <w:b/>
          <w:bCs/>
        </w:rPr>
        <w:t>used by UE</w:t>
      </w:r>
      <w:r w:rsidR="00B87D31" w:rsidRPr="00B87D31">
        <w:rPr>
          <w:b/>
          <w:bCs/>
        </w:rPr>
        <w:t xml:space="preserve"> to evaluate </w:t>
      </w:r>
      <w:r w:rsidR="00B44A97">
        <w:rPr>
          <w:b/>
          <w:bCs/>
        </w:rPr>
        <w:t>whether a client application qualifies for this rule</w:t>
      </w:r>
      <w:r>
        <w:rPr>
          <w:b/>
          <w:bCs/>
        </w:rPr>
        <w:t xml:space="preserve">. </w:t>
      </w:r>
      <w:r w:rsidRPr="00646AE1">
        <w:t xml:space="preserve">An application is </w:t>
      </w:r>
      <w:r>
        <w:t xml:space="preserve">determined to be qualified when the information provided by the application (e.g., in the manifest or via an OS APIs) matches every component in the TD. When this occurs, </w:t>
      </w:r>
      <w:r w:rsidRPr="00646AE1">
        <w:rPr>
          <w:b/>
          <w:bCs/>
        </w:rPr>
        <w:t>the URSP</w:t>
      </w:r>
      <w:r>
        <w:rPr>
          <w:b/>
          <w:bCs/>
        </w:rPr>
        <w:t xml:space="preserve"> rule </w:t>
      </w:r>
      <w:r w:rsidRPr="00646AE1">
        <w:rPr>
          <w:b/>
          <w:bCs/>
        </w:rPr>
        <w:t>is determined to be applicable</w:t>
      </w:r>
      <w:r>
        <w:t xml:space="preserve">. </w:t>
      </w:r>
      <w:r w:rsidR="002D4716">
        <w:t>A URSP is determined not to be applicable when for any given component in the TD:</w:t>
      </w:r>
    </w:p>
    <w:p w14:paraId="1A5AE0D1" w14:textId="77777777" w:rsidR="002D4716" w:rsidRDefault="002D4716" w:rsidP="009443A5">
      <w:pPr>
        <w:numPr>
          <w:ilvl w:val="0"/>
          <w:numId w:val="24"/>
        </w:numPr>
        <w:spacing w:after="60"/>
        <w:ind w:left="714" w:hanging="357"/>
        <w:jc w:val="both"/>
      </w:pPr>
      <w:r>
        <w:t>No corresponding information from the application is available; or</w:t>
      </w:r>
    </w:p>
    <w:p w14:paraId="2B6F7F08" w14:textId="77777777" w:rsidR="002D4716" w:rsidRDefault="002D4716" w:rsidP="009443A5">
      <w:pPr>
        <w:numPr>
          <w:ilvl w:val="0"/>
          <w:numId w:val="24"/>
        </w:numPr>
        <w:spacing w:after="120"/>
        <w:ind w:left="714" w:hanging="357"/>
        <w:jc w:val="both"/>
      </w:pPr>
      <w:r>
        <w:t xml:space="preserve">The information </w:t>
      </w:r>
      <w:r w:rsidR="00646AE1">
        <w:t>provided by the application</w:t>
      </w:r>
      <w:r>
        <w:t xml:space="preserve"> application does not match any </w:t>
      </w:r>
      <w:r w:rsidR="000A3841">
        <w:t>of the TD components</w:t>
      </w:r>
      <w:r>
        <w:t xml:space="preserve">. </w:t>
      </w:r>
    </w:p>
    <w:p w14:paraId="6F69115C" w14:textId="77777777" w:rsidR="002D4716" w:rsidRDefault="002D4716" w:rsidP="009443A5">
      <w:pPr>
        <w:spacing w:after="60"/>
        <w:jc w:val="both"/>
      </w:pPr>
      <w:r>
        <w:t>NOTE 1: It is recommended to avoid listing more than two components in the TD or a URSP rule.</w:t>
      </w:r>
    </w:p>
    <w:p w14:paraId="2CCBE880" w14:textId="77777777" w:rsidR="005A2573" w:rsidRDefault="002D4716" w:rsidP="009443A5">
      <w:pPr>
        <w:spacing w:after="60"/>
        <w:jc w:val="both"/>
      </w:pPr>
      <w:r>
        <w:t xml:space="preserve">NOTE 2: If a URSP rule contains a TD with two or more components, it is recommended to also provide URSP rule(s) with lower precedence and a TD with less components, in order to increase the likelihood of a URSP rule matching for an application client. </w:t>
      </w:r>
    </w:p>
    <w:p w14:paraId="25A3524A" w14:textId="77777777" w:rsidR="002D4716" w:rsidRPr="002D4716" w:rsidRDefault="002D4716" w:rsidP="00BE7755">
      <w:pPr>
        <w:pStyle w:val="Heading2"/>
        <w:ind w:left="851" w:hanging="851"/>
        <w:rPr>
          <w:sz w:val="28"/>
          <w:szCs w:val="18"/>
        </w:rPr>
      </w:pPr>
      <w:r w:rsidRPr="002D4716">
        <w:rPr>
          <w:sz w:val="28"/>
          <w:szCs w:val="18"/>
        </w:rPr>
        <w:t>3.1.</w:t>
      </w:r>
      <w:r>
        <w:rPr>
          <w:sz w:val="28"/>
          <w:szCs w:val="18"/>
        </w:rPr>
        <w:t>2</w:t>
      </w:r>
      <w:r w:rsidRPr="002D4716">
        <w:rPr>
          <w:sz w:val="28"/>
          <w:szCs w:val="18"/>
        </w:rPr>
        <w:tab/>
      </w:r>
      <w:r w:rsidRPr="002D4716">
        <w:rPr>
          <w:sz w:val="28"/>
          <w:szCs w:val="18"/>
        </w:rPr>
        <w:tab/>
      </w:r>
      <w:r>
        <w:rPr>
          <w:sz w:val="28"/>
          <w:szCs w:val="18"/>
        </w:rPr>
        <w:t>Route Selection Descriptor (RSD)</w:t>
      </w:r>
    </w:p>
    <w:p w14:paraId="0598A7EB" w14:textId="77777777" w:rsidR="002D4716" w:rsidRDefault="002D4716" w:rsidP="000A3841">
      <w:pPr>
        <w:jc w:val="both"/>
      </w:pPr>
      <w:r>
        <w:t xml:space="preserve">Each URSP rule </w:t>
      </w:r>
      <w:r w:rsidR="00B34406">
        <w:t xml:space="preserve">contains a list of RSDs containing one or multiple components, each having a different RSD precedente value. The list of RDS components are captured in the Table 2 below. </w:t>
      </w:r>
    </w:p>
    <w:p w14:paraId="4C6E9D57" w14:textId="77777777" w:rsidR="00B87D31" w:rsidRDefault="00646AE1" w:rsidP="000A3841">
      <w:pPr>
        <w:jc w:val="both"/>
      </w:pPr>
      <w:r>
        <w:t>In a URSP rule, t</w:t>
      </w:r>
      <w:r w:rsidR="00B87D31">
        <w:t xml:space="preserve">he RSD </w:t>
      </w:r>
      <w:r>
        <w:t>is used</w:t>
      </w:r>
      <w:r w:rsidR="00B87D31">
        <w:t xml:space="preserve"> by the UE to know which </w:t>
      </w:r>
      <w:r w:rsidR="00B87D31" w:rsidRPr="00B87D31">
        <w:rPr>
          <w:b/>
          <w:bCs/>
        </w:rPr>
        <w:t>5G</w:t>
      </w:r>
      <w:r w:rsidR="00B87D31">
        <w:t xml:space="preserve"> </w:t>
      </w:r>
      <w:r w:rsidR="00B87D31" w:rsidRPr="00B87D31">
        <w:rPr>
          <w:b/>
          <w:bCs/>
        </w:rPr>
        <w:t xml:space="preserve">PDU session connectivity parameters shall be </w:t>
      </w:r>
      <w:r w:rsidR="00B87D31">
        <w:rPr>
          <w:b/>
          <w:bCs/>
        </w:rPr>
        <w:t xml:space="preserve">used to route the </w:t>
      </w:r>
      <w:r>
        <w:rPr>
          <w:b/>
          <w:bCs/>
        </w:rPr>
        <w:t>application traffic</w:t>
      </w:r>
      <w:r w:rsidR="00B87D31">
        <w:rPr>
          <w:b/>
          <w:bCs/>
        </w:rPr>
        <w:t xml:space="preserve"> into operator’s network.  </w:t>
      </w:r>
    </w:p>
    <w:p w14:paraId="4A96EA92" w14:textId="77777777" w:rsidR="00B34406" w:rsidRPr="003D4ABF" w:rsidRDefault="00B34406" w:rsidP="00B34406">
      <w:pPr>
        <w:pStyle w:val="TH"/>
      </w:pPr>
      <w:r w:rsidRPr="003D4ABF">
        <w:lastRenderedPageBreak/>
        <w:t xml:space="preserve">Table </w:t>
      </w:r>
      <w:r>
        <w:t>2</w:t>
      </w:r>
      <w:r w:rsidRPr="003D4ABF">
        <w:t>: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2"/>
        <w:gridCol w:w="4042"/>
        <w:gridCol w:w="1067"/>
        <w:gridCol w:w="1037"/>
        <w:gridCol w:w="1445"/>
      </w:tblGrid>
      <w:tr w:rsidR="00B34406" w:rsidRPr="003D4ABF" w14:paraId="3EDFFB84" w14:textId="77777777" w:rsidTr="00B34406">
        <w:trPr>
          <w:cantSplit/>
        </w:trPr>
        <w:tc>
          <w:tcPr>
            <w:tcW w:w="1482" w:type="dxa"/>
          </w:tcPr>
          <w:p w14:paraId="1AB1C652" w14:textId="77777777" w:rsidR="00B34406" w:rsidRPr="0069794B" w:rsidRDefault="00B34406" w:rsidP="00C23685">
            <w:pPr>
              <w:pStyle w:val="TAH"/>
            </w:pPr>
            <w:r w:rsidRPr="0069794B">
              <w:t>Information name</w:t>
            </w:r>
          </w:p>
        </w:tc>
        <w:tc>
          <w:tcPr>
            <w:tcW w:w="4042" w:type="dxa"/>
          </w:tcPr>
          <w:p w14:paraId="3112051E" w14:textId="77777777" w:rsidR="00B34406" w:rsidRPr="0069794B" w:rsidRDefault="00B34406" w:rsidP="00C23685">
            <w:pPr>
              <w:pStyle w:val="TAH"/>
            </w:pPr>
            <w:r w:rsidRPr="0069794B">
              <w:t>Description</w:t>
            </w:r>
          </w:p>
        </w:tc>
        <w:tc>
          <w:tcPr>
            <w:tcW w:w="1067" w:type="dxa"/>
          </w:tcPr>
          <w:p w14:paraId="1B5B14C3" w14:textId="77777777" w:rsidR="00B34406" w:rsidRPr="0069794B" w:rsidRDefault="00B34406" w:rsidP="00C23685">
            <w:pPr>
              <w:pStyle w:val="TAH"/>
            </w:pPr>
            <w:r w:rsidRPr="0069794B">
              <w:t>Category</w:t>
            </w:r>
          </w:p>
        </w:tc>
        <w:tc>
          <w:tcPr>
            <w:tcW w:w="1037" w:type="dxa"/>
          </w:tcPr>
          <w:p w14:paraId="10382D8C" w14:textId="77777777" w:rsidR="00B34406" w:rsidRPr="0069794B" w:rsidRDefault="00B34406" w:rsidP="00C23685">
            <w:pPr>
              <w:pStyle w:val="TAH"/>
            </w:pPr>
            <w:r w:rsidRPr="0069794B">
              <w:t>PCF permitted to modify in URSP</w:t>
            </w:r>
          </w:p>
        </w:tc>
        <w:tc>
          <w:tcPr>
            <w:tcW w:w="1445" w:type="dxa"/>
          </w:tcPr>
          <w:p w14:paraId="563809E2" w14:textId="77777777" w:rsidR="00B34406" w:rsidRPr="0069794B" w:rsidRDefault="00B34406" w:rsidP="00C23685">
            <w:pPr>
              <w:pStyle w:val="TAH"/>
            </w:pPr>
            <w:r w:rsidRPr="0069794B">
              <w:t>Scope</w:t>
            </w:r>
          </w:p>
        </w:tc>
      </w:tr>
      <w:tr w:rsidR="00B34406" w:rsidRPr="003D4ABF" w14:paraId="1FE148D9" w14:textId="77777777" w:rsidTr="00B34406">
        <w:trPr>
          <w:cantSplit/>
        </w:trPr>
        <w:tc>
          <w:tcPr>
            <w:tcW w:w="1482" w:type="dxa"/>
          </w:tcPr>
          <w:p w14:paraId="31C0DDAE" w14:textId="77777777" w:rsidR="00B34406" w:rsidRPr="0069794B" w:rsidRDefault="00B34406" w:rsidP="00C23685">
            <w:pPr>
              <w:pStyle w:val="TAL"/>
            </w:pPr>
            <w:r w:rsidRPr="0069794B">
              <w:t xml:space="preserve">Route Selection Descriptor Precedence </w:t>
            </w:r>
          </w:p>
        </w:tc>
        <w:tc>
          <w:tcPr>
            <w:tcW w:w="4042" w:type="dxa"/>
          </w:tcPr>
          <w:p w14:paraId="4F05372C" w14:textId="77777777" w:rsidR="00B34406" w:rsidRPr="0069794B" w:rsidRDefault="00B34406" w:rsidP="00C23685">
            <w:pPr>
              <w:pStyle w:val="TAL"/>
            </w:pPr>
            <w:r w:rsidRPr="0069794B">
              <w:t xml:space="preserve">Determines the order in which the Route Selection Descriptors are to be applied. </w:t>
            </w:r>
          </w:p>
        </w:tc>
        <w:tc>
          <w:tcPr>
            <w:tcW w:w="1067" w:type="dxa"/>
          </w:tcPr>
          <w:p w14:paraId="16228075" w14:textId="77777777" w:rsidR="00B34406" w:rsidRPr="0069794B" w:rsidRDefault="00B34406" w:rsidP="00C23685">
            <w:pPr>
              <w:pStyle w:val="TAL"/>
            </w:pPr>
            <w:r w:rsidRPr="0069794B">
              <w:rPr>
                <w:lang w:eastAsia="ja-JP"/>
              </w:rPr>
              <w:t>Mandatory</w:t>
            </w:r>
            <w:r w:rsidRPr="0069794B">
              <w:br/>
            </w:r>
            <w:r w:rsidRPr="0069794B">
              <w:rPr>
                <w:lang w:eastAsia="zh-CN"/>
              </w:rPr>
              <w:t>(NOTE 1)</w:t>
            </w:r>
          </w:p>
        </w:tc>
        <w:tc>
          <w:tcPr>
            <w:tcW w:w="1037" w:type="dxa"/>
          </w:tcPr>
          <w:p w14:paraId="44A6CA71" w14:textId="77777777" w:rsidR="00B34406" w:rsidRPr="0069794B" w:rsidRDefault="00B34406" w:rsidP="00C23685">
            <w:pPr>
              <w:pStyle w:val="TAL"/>
              <w:rPr>
                <w:lang w:eastAsia="zh-CN"/>
              </w:rPr>
            </w:pPr>
            <w:r w:rsidRPr="0069794B">
              <w:rPr>
                <w:lang w:eastAsia="ja-JP"/>
              </w:rPr>
              <w:t>Yes</w:t>
            </w:r>
          </w:p>
        </w:tc>
        <w:tc>
          <w:tcPr>
            <w:tcW w:w="1445" w:type="dxa"/>
          </w:tcPr>
          <w:p w14:paraId="4DB124E5" w14:textId="77777777" w:rsidR="00B34406" w:rsidRPr="0069794B" w:rsidRDefault="00B34406" w:rsidP="00C23685">
            <w:pPr>
              <w:pStyle w:val="TAL"/>
            </w:pPr>
            <w:r w:rsidRPr="0069794B">
              <w:t>UE context</w:t>
            </w:r>
          </w:p>
        </w:tc>
      </w:tr>
      <w:tr w:rsidR="00B34406" w:rsidRPr="003D4ABF" w14:paraId="66D4C400" w14:textId="77777777" w:rsidTr="00B34406">
        <w:trPr>
          <w:cantSplit/>
        </w:trPr>
        <w:tc>
          <w:tcPr>
            <w:tcW w:w="1482" w:type="dxa"/>
          </w:tcPr>
          <w:p w14:paraId="20B476A3" w14:textId="77777777" w:rsidR="00B34406" w:rsidRPr="0069794B" w:rsidRDefault="00B34406" w:rsidP="00C23685">
            <w:pPr>
              <w:pStyle w:val="TAL"/>
              <w:rPr>
                <w:b/>
              </w:rPr>
            </w:pPr>
            <w:r w:rsidRPr="0069794B">
              <w:rPr>
                <w:b/>
              </w:rPr>
              <w:t>Route selection components</w:t>
            </w:r>
          </w:p>
        </w:tc>
        <w:tc>
          <w:tcPr>
            <w:tcW w:w="4042" w:type="dxa"/>
          </w:tcPr>
          <w:p w14:paraId="463821D5" w14:textId="77777777" w:rsidR="00B34406" w:rsidRPr="0069794B" w:rsidRDefault="00B34406" w:rsidP="00C23685">
            <w:pPr>
              <w:pStyle w:val="TAL"/>
            </w:pPr>
            <w:r w:rsidRPr="0069794B">
              <w:rPr>
                <w:i/>
              </w:rPr>
              <w:t>This part defines the route selection components</w:t>
            </w:r>
          </w:p>
        </w:tc>
        <w:tc>
          <w:tcPr>
            <w:tcW w:w="1067" w:type="dxa"/>
          </w:tcPr>
          <w:p w14:paraId="7276C151" w14:textId="77777777" w:rsidR="00B34406" w:rsidRPr="0069794B" w:rsidRDefault="00B34406" w:rsidP="00C23685">
            <w:pPr>
              <w:pStyle w:val="TAL"/>
            </w:pPr>
            <w:r w:rsidRPr="0069794B">
              <w:t>Mandatory</w:t>
            </w:r>
            <w:r w:rsidRPr="0069794B">
              <w:br/>
              <w:t>(NOTE 2)</w:t>
            </w:r>
          </w:p>
        </w:tc>
        <w:tc>
          <w:tcPr>
            <w:tcW w:w="1037" w:type="dxa"/>
          </w:tcPr>
          <w:p w14:paraId="50E33191" w14:textId="77777777" w:rsidR="00B34406" w:rsidRPr="0069794B" w:rsidRDefault="00B34406" w:rsidP="00C23685">
            <w:pPr>
              <w:pStyle w:val="TAL"/>
            </w:pPr>
          </w:p>
        </w:tc>
        <w:tc>
          <w:tcPr>
            <w:tcW w:w="1445" w:type="dxa"/>
          </w:tcPr>
          <w:p w14:paraId="36F16C4E" w14:textId="77777777" w:rsidR="00B34406" w:rsidRPr="0069794B" w:rsidRDefault="00B34406" w:rsidP="00C23685">
            <w:pPr>
              <w:pStyle w:val="TAL"/>
            </w:pPr>
          </w:p>
        </w:tc>
      </w:tr>
      <w:tr w:rsidR="00B34406" w:rsidRPr="003D4ABF" w14:paraId="3D45BB54" w14:textId="77777777" w:rsidTr="00B34406">
        <w:trPr>
          <w:cantSplit/>
        </w:trPr>
        <w:tc>
          <w:tcPr>
            <w:tcW w:w="1482" w:type="dxa"/>
          </w:tcPr>
          <w:p w14:paraId="0B7021C6" w14:textId="77777777" w:rsidR="00B34406" w:rsidRPr="0069794B" w:rsidRDefault="00B34406" w:rsidP="00C23685">
            <w:pPr>
              <w:pStyle w:val="TAL"/>
            </w:pPr>
            <w:r w:rsidRPr="0069794B">
              <w:t>SSC Mode Selection</w:t>
            </w:r>
          </w:p>
        </w:tc>
        <w:tc>
          <w:tcPr>
            <w:tcW w:w="4042" w:type="dxa"/>
          </w:tcPr>
          <w:p w14:paraId="67CC6060" w14:textId="77777777" w:rsidR="00B34406" w:rsidRPr="0069794B" w:rsidRDefault="00B34406" w:rsidP="00C23685">
            <w:pPr>
              <w:pStyle w:val="TAL"/>
              <w:rPr>
                <w:lang w:eastAsia="zh-CN"/>
              </w:rPr>
            </w:pPr>
            <w:r w:rsidRPr="0069794B">
              <w:rPr>
                <w:lang w:eastAsia="zh-CN"/>
              </w:rPr>
              <w:t>One single value of SSC mode.</w:t>
            </w:r>
          </w:p>
          <w:p w14:paraId="269A2C9A" w14:textId="77777777" w:rsidR="00B34406" w:rsidRPr="0069794B" w:rsidRDefault="00B34406" w:rsidP="00C23685">
            <w:pPr>
              <w:pStyle w:val="TAL"/>
            </w:pPr>
            <w:r w:rsidRPr="0069794B">
              <w:rPr>
                <w:lang w:eastAsia="zh-CN"/>
              </w:rPr>
              <w:t>(NOTE 5)</w:t>
            </w:r>
          </w:p>
        </w:tc>
        <w:tc>
          <w:tcPr>
            <w:tcW w:w="1067" w:type="dxa"/>
          </w:tcPr>
          <w:p w14:paraId="03ADCEBD" w14:textId="77777777" w:rsidR="00B34406" w:rsidRPr="0069794B" w:rsidRDefault="00B34406" w:rsidP="00C23685">
            <w:pPr>
              <w:pStyle w:val="TAL"/>
            </w:pPr>
            <w:r w:rsidRPr="0069794B">
              <w:t>Optional</w:t>
            </w:r>
          </w:p>
        </w:tc>
        <w:tc>
          <w:tcPr>
            <w:tcW w:w="1037" w:type="dxa"/>
          </w:tcPr>
          <w:p w14:paraId="3DE0E461" w14:textId="77777777" w:rsidR="00B34406" w:rsidRPr="0069794B" w:rsidRDefault="00B34406" w:rsidP="00C23685">
            <w:pPr>
              <w:pStyle w:val="TAL"/>
              <w:rPr>
                <w:lang w:eastAsia="zh-CN"/>
              </w:rPr>
            </w:pPr>
            <w:r w:rsidRPr="0069794B">
              <w:rPr>
                <w:lang w:eastAsia="zh-CN"/>
              </w:rPr>
              <w:t>Yes</w:t>
            </w:r>
          </w:p>
        </w:tc>
        <w:tc>
          <w:tcPr>
            <w:tcW w:w="1445" w:type="dxa"/>
          </w:tcPr>
          <w:p w14:paraId="77A62E28" w14:textId="77777777" w:rsidR="00B34406" w:rsidRPr="0069794B" w:rsidRDefault="00B34406" w:rsidP="00C23685">
            <w:pPr>
              <w:pStyle w:val="TAL"/>
            </w:pPr>
            <w:r w:rsidRPr="0069794B">
              <w:t>UE context</w:t>
            </w:r>
          </w:p>
        </w:tc>
      </w:tr>
      <w:tr w:rsidR="00B34406" w:rsidRPr="003D4ABF" w14:paraId="25E63638" w14:textId="77777777" w:rsidTr="00B34406">
        <w:trPr>
          <w:cantSplit/>
        </w:trPr>
        <w:tc>
          <w:tcPr>
            <w:tcW w:w="1482" w:type="dxa"/>
          </w:tcPr>
          <w:p w14:paraId="373056AA" w14:textId="77777777" w:rsidR="00B34406" w:rsidRPr="0069794B" w:rsidRDefault="00B34406" w:rsidP="00C23685">
            <w:pPr>
              <w:pStyle w:val="TAL"/>
            </w:pPr>
            <w:r w:rsidRPr="0069794B">
              <w:t>Network Slice Selection</w:t>
            </w:r>
          </w:p>
        </w:tc>
        <w:tc>
          <w:tcPr>
            <w:tcW w:w="4042" w:type="dxa"/>
          </w:tcPr>
          <w:p w14:paraId="547986BB" w14:textId="77777777" w:rsidR="00B34406" w:rsidRPr="0069794B" w:rsidRDefault="00B34406" w:rsidP="00C23685">
            <w:pPr>
              <w:pStyle w:val="TAL"/>
            </w:pPr>
            <w:r w:rsidRPr="0069794B">
              <w:rPr>
                <w:lang w:eastAsia="zh-CN"/>
              </w:rPr>
              <w:t>Either a single value or a list of values of S-NSSAI(s).</w:t>
            </w:r>
          </w:p>
        </w:tc>
        <w:tc>
          <w:tcPr>
            <w:tcW w:w="1067" w:type="dxa"/>
          </w:tcPr>
          <w:p w14:paraId="55329F01" w14:textId="77777777" w:rsidR="00B34406" w:rsidRPr="0069794B" w:rsidRDefault="00B34406" w:rsidP="00C23685">
            <w:pPr>
              <w:pStyle w:val="TAL"/>
            </w:pPr>
            <w:r w:rsidRPr="0069794B">
              <w:t>Optional</w:t>
            </w:r>
          </w:p>
          <w:p w14:paraId="120AD8DC" w14:textId="77777777" w:rsidR="00B34406" w:rsidRPr="0069794B" w:rsidRDefault="00B34406" w:rsidP="00C23685">
            <w:pPr>
              <w:pStyle w:val="TAL"/>
            </w:pPr>
            <w:r w:rsidRPr="0069794B">
              <w:t>(NOTE 3)</w:t>
            </w:r>
          </w:p>
        </w:tc>
        <w:tc>
          <w:tcPr>
            <w:tcW w:w="1037" w:type="dxa"/>
          </w:tcPr>
          <w:p w14:paraId="452E2E30" w14:textId="77777777" w:rsidR="00B34406" w:rsidRPr="0069794B" w:rsidRDefault="00B34406" w:rsidP="00C23685">
            <w:pPr>
              <w:pStyle w:val="TAL"/>
              <w:rPr>
                <w:lang w:eastAsia="zh-CN"/>
              </w:rPr>
            </w:pPr>
            <w:r w:rsidRPr="0069794B">
              <w:rPr>
                <w:lang w:eastAsia="zh-CN"/>
              </w:rPr>
              <w:t>Yes</w:t>
            </w:r>
          </w:p>
        </w:tc>
        <w:tc>
          <w:tcPr>
            <w:tcW w:w="1445" w:type="dxa"/>
          </w:tcPr>
          <w:p w14:paraId="17AEBF1B" w14:textId="77777777" w:rsidR="00B34406" w:rsidRPr="0069794B" w:rsidRDefault="00B34406" w:rsidP="00C23685">
            <w:pPr>
              <w:pStyle w:val="TAL"/>
            </w:pPr>
            <w:r w:rsidRPr="0069794B">
              <w:t>UE context</w:t>
            </w:r>
          </w:p>
        </w:tc>
      </w:tr>
      <w:tr w:rsidR="00B34406" w:rsidRPr="003D4ABF" w14:paraId="3AA73A55" w14:textId="77777777" w:rsidTr="00B34406">
        <w:trPr>
          <w:cantSplit/>
        </w:trPr>
        <w:tc>
          <w:tcPr>
            <w:tcW w:w="1482" w:type="dxa"/>
          </w:tcPr>
          <w:p w14:paraId="0BBAB9CB" w14:textId="77777777" w:rsidR="00B34406" w:rsidRPr="0069794B" w:rsidRDefault="00B34406" w:rsidP="00C23685">
            <w:pPr>
              <w:pStyle w:val="TAL"/>
            </w:pPr>
            <w:r w:rsidRPr="0069794B">
              <w:t>DNN Selection</w:t>
            </w:r>
          </w:p>
        </w:tc>
        <w:tc>
          <w:tcPr>
            <w:tcW w:w="4042" w:type="dxa"/>
          </w:tcPr>
          <w:p w14:paraId="1576641C" w14:textId="77777777" w:rsidR="00B34406" w:rsidRPr="0069794B" w:rsidRDefault="00B34406" w:rsidP="00C23685">
            <w:pPr>
              <w:pStyle w:val="TAL"/>
            </w:pPr>
            <w:r w:rsidRPr="0069794B">
              <w:rPr>
                <w:lang w:eastAsia="zh-CN"/>
              </w:rPr>
              <w:t>Either a single value or a list of values of DNN(s).</w:t>
            </w:r>
          </w:p>
        </w:tc>
        <w:tc>
          <w:tcPr>
            <w:tcW w:w="1067" w:type="dxa"/>
          </w:tcPr>
          <w:p w14:paraId="79EB44F5" w14:textId="77777777" w:rsidR="00B34406" w:rsidRPr="0069794B" w:rsidRDefault="00B34406" w:rsidP="00C23685">
            <w:pPr>
              <w:pStyle w:val="TAL"/>
            </w:pPr>
            <w:r w:rsidRPr="0069794B">
              <w:t>Optional</w:t>
            </w:r>
          </w:p>
        </w:tc>
        <w:tc>
          <w:tcPr>
            <w:tcW w:w="1037" w:type="dxa"/>
          </w:tcPr>
          <w:p w14:paraId="51C17373" w14:textId="77777777" w:rsidR="00B34406" w:rsidRPr="0069794B" w:rsidRDefault="00B34406" w:rsidP="00C23685">
            <w:pPr>
              <w:pStyle w:val="TAL"/>
              <w:rPr>
                <w:lang w:eastAsia="zh-CN"/>
              </w:rPr>
            </w:pPr>
            <w:r w:rsidRPr="0069794B">
              <w:rPr>
                <w:lang w:eastAsia="zh-CN"/>
              </w:rPr>
              <w:t>Yes</w:t>
            </w:r>
          </w:p>
        </w:tc>
        <w:tc>
          <w:tcPr>
            <w:tcW w:w="1445" w:type="dxa"/>
          </w:tcPr>
          <w:p w14:paraId="0576D3C7" w14:textId="77777777" w:rsidR="00B34406" w:rsidRPr="0069794B" w:rsidRDefault="00B34406" w:rsidP="00C23685">
            <w:pPr>
              <w:pStyle w:val="TAL"/>
            </w:pPr>
            <w:r w:rsidRPr="0069794B">
              <w:t>UE context</w:t>
            </w:r>
          </w:p>
        </w:tc>
      </w:tr>
      <w:tr w:rsidR="00B34406" w:rsidRPr="003D4ABF" w14:paraId="420CE7A6" w14:textId="77777777" w:rsidTr="00B34406">
        <w:trPr>
          <w:cantSplit/>
        </w:trPr>
        <w:tc>
          <w:tcPr>
            <w:tcW w:w="1482" w:type="dxa"/>
          </w:tcPr>
          <w:p w14:paraId="3C759BD5" w14:textId="77777777" w:rsidR="00B34406" w:rsidRPr="0069794B" w:rsidRDefault="00B34406" w:rsidP="00C23685">
            <w:pPr>
              <w:pStyle w:val="TAL"/>
            </w:pPr>
            <w:r w:rsidRPr="0069794B">
              <w:t>PDU Session Type Selection</w:t>
            </w:r>
          </w:p>
        </w:tc>
        <w:tc>
          <w:tcPr>
            <w:tcW w:w="4042" w:type="dxa"/>
          </w:tcPr>
          <w:p w14:paraId="06E802C3" w14:textId="77777777" w:rsidR="00B34406" w:rsidRPr="0069794B" w:rsidRDefault="00B34406" w:rsidP="00C23685">
            <w:pPr>
              <w:pStyle w:val="TAL"/>
            </w:pPr>
            <w:r w:rsidRPr="0069794B">
              <w:t>One single value of PDU Session Type</w:t>
            </w:r>
          </w:p>
        </w:tc>
        <w:tc>
          <w:tcPr>
            <w:tcW w:w="1067" w:type="dxa"/>
          </w:tcPr>
          <w:p w14:paraId="0DBEB827" w14:textId="77777777" w:rsidR="00B34406" w:rsidRPr="0069794B" w:rsidRDefault="00B34406" w:rsidP="00C23685">
            <w:pPr>
              <w:pStyle w:val="TAL"/>
            </w:pPr>
            <w:r w:rsidRPr="0069794B">
              <w:t>Optional</w:t>
            </w:r>
          </w:p>
          <w:p w14:paraId="68AB6451" w14:textId="77777777" w:rsidR="00B34406" w:rsidRPr="0069794B" w:rsidRDefault="00B34406" w:rsidP="00C23685">
            <w:pPr>
              <w:pStyle w:val="TAL"/>
            </w:pPr>
            <w:r w:rsidRPr="0069794B">
              <w:t>(NOTE 8)</w:t>
            </w:r>
          </w:p>
        </w:tc>
        <w:tc>
          <w:tcPr>
            <w:tcW w:w="1037" w:type="dxa"/>
          </w:tcPr>
          <w:p w14:paraId="12346174" w14:textId="77777777" w:rsidR="00B34406" w:rsidRPr="0069794B" w:rsidRDefault="00B34406" w:rsidP="00C23685">
            <w:pPr>
              <w:pStyle w:val="TAL"/>
              <w:rPr>
                <w:lang w:eastAsia="zh-CN"/>
              </w:rPr>
            </w:pPr>
            <w:r w:rsidRPr="0069794B">
              <w:rPr>
                <w:lang w:eastAsia="zh-CN"/>
              </w:rPr>
              <w:t>Yes</w:t>
            </w:r>
          </w:p>
        </w:tc>
        <w:tc>
          <w:tcPr>
            <w:tcW w:w="1445" w:type="dxa"/>
          </w:tcPr>
          <w:p w14:paraId="7E8B5370" w14:textId="77777777" w:rsidR="00B34406" w:rsidRPr="0069794B" w:rsidRDefault="00B34406" w:rsidP="00C23685">
            <w:pPr>
              <w:pStyle w:val="TAL"/>
            </w:pPr>
            <w:r w:rsidRPr="0069794B">
              <w:t>UE context</w:t>
            </w:r>
          </w:p>
        </w:tc>
      </w:tr>
      <w:tr w:rsidR="00B34406" w:rsidRPr="003D4ABF" w14:paraId="735FA9B8" w14:textId="77777777" w:rsidTr="00B34406">
        <w:trPr>
          <w:cantSplit/>
        </w:trPr>
        <w:tc>
          <w:tcPr>
            <w:tcW w:w="1482" w:type="dxa"/>
          </w:tcPr>
          <w:p w14:paraId="041F9DCE" w14:textId="77777777" w:rsidR="00B34406" w:rsidRPr="0069794B" w:rsidRDefault="00B34406" w:rsidP="00C23685">
            <w:pPr>
              <w:pStyle w:val="TAL"/>
            </w:pPr>
            <w:r w:rsidRPr="0069794B">
              <w:t>Non-Seamless Offload indication</w:t>
            </w:r>
          </w:p>
        </w:tc>
        <w:tc>
          <w:tcPr>
            <w:tcW w:w="4042" w:type="dxa"/>
          </w:tcPr>
          <w:p w14:paraId="4BF59AC9" w14:textId="77777777" w:rsidR="00B34406" w:rsidRPr="0069794B" w:rsidRDefault="00B34406" w:rsidP="00C23685">
            <w:pPr>
              <w:pStyle w:val="TAL"/>
            </w:pPr>
            <w:r w:rsidRPr="0069794B">
              <w:t>Indicates if the traffic of the matching application is to be offloaded to non-3GPP access outside of a PDU Session.</w:t>
            </w:r>
          </w:p>
        </w:tc>
        <w:tc>
          <w:tcPr>
            <w:tcW w:w="1067" w:type="dxa"/>
          </w:tcPr>
          <w:p w14:paraId="283FFEA4" w14:textId="77777777" w:rsidR="00B34406" w:rsidRPr="0069794B" w:rsidRDefault="00B34406" w:rsidP="00C23685">
            <w:pPr>
              <w:pStyle w:val="TAL"/>
            </w:pPr>
            <w:r w:rsidRPr="0069794B">
              <w:t>Optional</w:t>
            </w:r>
          </w:p>
          <w:p w14:paraId="3A18A974" w14:textId="77777777" w:rsidR="00B34406" w:rsidRPr="0069794B" w:rsidRDefault="00B34406" w:rsidP="00C23685">
            <w:pPr>
              <w:pStyle w:val="TAL"/>
            </w:pPr>
            <w:r w:rsidRPr="0069794B">
              <w:rPr>
                <w:lang w:eastAsia="zh-CN"/>
              </w:rPr>
              <w:t>(NOTE 4)</w:t>
            </w:r>
          </w:p>
        </w:tc>
        <w:tc>
          <w:tcPr>
            <w:tcW w:w="1037" w:type="dxa"/>
          </w:tcPr>
          <w:p w14:paraId="5F2992BE" w14:textId="77777777" w:rsidR="00B34406" w:rsidRPr="0069794B" w:rsidRDefault="00B34406" w:rsidP="00C23685">
            <w:pPr>
              <w:pStyle w:val="TAL"/>
              <w:rPr>
                <w:lang w:eastAsia="zh-CN"/>
              </w:rPr>
            </w:pPr>
            <w:r w:rsidRPr="0069794B">
              <w:rPr>
                <w:lang w:eastAsia="zh-CN"/>
              </w:rPr>
              <w:t>Yes</w:t>
            </w:r>
          </w:p>
        </w:tc>
        <w:tc>
          <w:tcPr>
            <w:tcW w:w="1445" w:type="dxa"/>
          </w:tcPr>
          <w:p w14:paraId="58EF676D" w14:textId="77777777" w:rsidR="00B34406" w:rsidRPr="0069794B" w:rsidRDefault="00B34406" w:rsidP="00C23685">
            <w:pPr>
              <w:pStyle w:val="TAL"/>
            </w:pPr>
            <w:r w:rsidRPr="0069794B">
              <w:t>UE context</w:t>
            </w:r>
          </w:p>
        </w:tc>
      </w:tr>
      <w:tr w:rsidR="00B34406" w:rsidRPr="003D4ABF" w14:paraId="4904047C" w14:textId="77777777" w:rsidTr="00B34406">
        <w:trPr>
          <w:cantSplit/>
        </w:trPr>
        <w:tc>
          <w:tcPr>
            <w:tcW w:w="1482" w:type="dxa"/>
          </w:tcPr>
          <w:p w14:paraId="37FEF1FA" w14:textId="77777777" w:rsidR="00B34406" w:rsidRPr="0069794B" w:rsidRDefault="00B34406" w:rsidP="00C23685">
            <w:pPr>
              <w:pStyle w:val="TAL"/>
            </w:pPr>
            <w:r w:rsidRPr="0069794B">
              <w:t>ProSe Layer-3 UE-to-Network Relay Offload indication</w:t>
            </w:r>
          </w:p>
        </w:tc>
        <w:tc>
          <w:tcPr>
            <w:tcW w:w="4042" w:type="dxa"/>
          </w:tcPr>
          <w:p w14:paraId="4A95E0A8" w14:textId="77777777" w:rsidR="00B34406" w:rsidRPr="0069794B" w:rsidRDefault="00B34406" w:rsidP="00C23685">
            <w:pPr>
              <w:pStyle w:val="TAL"/>
            </w:pPr>
            <w:r w:rsidRPr="0069794B">
              <w:t>Indicates if the traffic of the matching application is to be sent via a ProSe Layer-3 UE-to-Network Relay outside of a PDU session.</w:t>
            </w:r>
          </w:p>
        </w:tc>
        <w:tc>
          <w:tcPr>
            <w:tcW w:w="1067" w:type="dxa"/>
          </w:tcPr>
          <w:p w14:paraId="72D868E4" w14:textId="77777777" w:rsidR="00B34406" w:rsidRPr="0069794B" w:rsidRDefault="00B34406" w:rsidP="00C23685">
            <w:pPr>
              <w:pStyle w:val="TAL"/>
            </w:pPr>
            <w:r w:rsidRPr="0069794B">
              <w:t>Optional</w:t>
            </w:r>
          </w:p>
          <w:p w14:paraId="733CE730" w14:textId="77777777" w:rsidR="00B34406" w:rsidRPr="0069794B" w:rsidRDefault="00B34406" w:rsidP="00C23685">
            <w:pPr>
              <w:pStyle w:val="TAL"/>
            </w:pPr>
            <w:r w:rsidRPr="0069794B">
              <w:rPr>
                <w:lang w:eastAsia="zh-CN"/>
              </w:rPr>
              <w:t>(NOTE 4)</w:t>
            </w:r>
          </w:p>
        </w:tc>
        <w:tc>
          <w:tcPr>
            <w:tcW w:w="1037" w:type="dxa"/>
          </w:tcPr>
          <w:p w14:paraId="027E2017" w14:textId="77777777" w:rsidR="00B34406" w:rsidRPr="0069794B" w:rsidRDefault="00B34406" w:rsidP="00C23685">
            <w:pPr>
              <w:pStyle w:val="TAL"/>
              <w:rPr>
                <w:lang w:eastAsia="zh-CN"/>
              </w:rPr>
            </w:pPr>
            <w:r w:rsidRPr="0069794B">
              <w:rPr>
                <w:lang w:eastAsia="zh-CN"/>
              </w:rPr>
              <w:t>Yes</w:t>
            </w:r>
          </w:p>
        </w:tc>
        <w:tc>
          <w:tcPr>
            <w:tcW w:w="1445" w:type="dxa"/>
          </w:tcPr>
          <w:p w14:paraId="3BA1CB60" w14:textId="77777777" w:rsidR="00B34406" w:rsidRPr="0069794B" w:rsidRDefault="00B34406" w:rsidP="00C23685">
            <w:pPr>
              <w:pStyle w:val="TAL"/>
            </w:pPr>
            <w:r w:rsidRPr="0069794B">
              <w:t>UE context</w:t>
            </w:r>
          </w:p>
        </w:tc>
      </w:tr>
      <w:tr w:rsidR="00B34406" w:rsidRPr="003D4ABF" w14:paraId="36EC5B77" w14:textId="77777777" w:rsidTr="00B34406">
        <w:trPr>
          <w:cantSplit/>
        </w:trPr>
        <w:tc>
          <w:tcPr>
            <w:tcW w:w="1482" w:type="dxa"/>
          </w:tcPr>
          <w:p w14:paraId="3A2CD506" w14:textId="77777777" w:rsidR="00B34406" w:rsidRPr="0069794B" w:rsidRDefault="00B34406" w:rsidP="00C23685">
            <w:pPr>
              <w:pStyle w:val="TAL"/>
            </w:pPr>
            <w:r w:rsidRPr="0069794B">
              <w:t>Access Type preference</w:t>
            </w:r>
          </w:p>
        </w:tc>
        <w:tc>
          <w:tcPr>
            <w:tcW w:w="4042" w:type="dxa"/>
          </w:tcPr>
          <w:p w14:paraId="64F5280F" w14:textId="77777777" w:rsidR="00B34406" w:rsidRPr="0069794B" w:rsidRDefault="00B34406" w:rsidP="00C23685">
            <w:pPr>
              <w:pStyle w:val="TAL"/>
            </w:pPr>
            <w:r w:rsidRPr="0069794B">
              <w:t>Indicates the preferred Access Type (3GPP or non-3GPP or Multi-Access) when the UE establishes a PDU Session for the matching application.</w:t>
            </w:r>
          </w:p>
        </w:tc>
        <w:tc>
          <w:tcPr>
            <w:tcW w:w="1067" w:type="dxa"/>
          </w:tcPr>
          <w:p w14:paraId="2C0EC255" w14:textId="77777777" w:rsidR="00B34406" w:rsidRPr="0069794B" w:rsidRDefault="00B34406" w:rsidP="00C23685">
            <w:pPr>
              <w:pStyle w:val="TAL"/>
            </w:pPr>
            <w:r w:rsidRPr="0069794B">
              <w:t>Optional</w:t>
            </w:r>
          </w:p>
        </w:tc>
        <w:tc>
          <w:tcPr>
            <w:tcW w:w="1037" w:type="dxa"/>
          </w:tcPr>
          <w:p w14:paraId="4D420C85" w14:textId="77777777" w:rsidR="00B34406" w:rsidRPr="0069794B" w:rsidRDefault="00B34406" w:rsidP="00C23685">
            <w:pPr>
              <w:pStyle w:val="TAL"/>
            </w:pPr>
            <w:r w:rsidRPr="0069794B">
              <w:rPr>
                <w:lang w:eastAsia="zh-CN"/>
              </w:rPr>
              <w:t>Yes</w:t>
            </w:r>
          </w:p>
        </w:tc>
        <w:tc>
          <w:tcPr>
            <w:tcW w:w="1445" w:type="dxa"/>
          </w:tcPr>
          <w:p w14:paraId="79E73BC1" w14:textId="77777777" w:rsidR="00B34406" w:rsidRPr="0069794B" w:rsidRDefault="00B34406" w:rsidP="00C23685">
            <w:pPr>
              <w:pStyle w:val="TAL"/>
            </w:pPr>
            <w:r w:rsidRPr="0069794B">
              <w:t>UE context</w:t>
            </w:r>
          </w:p>
        </w:tc>
      </w:tr>
      <w:tr w:rsidR="00B34406" w:rsidRPr="003D4ABF" w14:paraId="4EBE865F" w14:textId="77777777" w:rsidTr="00B34406">
        <w:trPr>
          <w:cantSplit/>
        </w:trPr>
        <w:tc>
          <w:tcPr>
            <w:tcW w:w="1482" w:type="dxa"/>
          </w:tcPr>
          <w:p w14:paraId="247DC3EA" w14:textId="77777777" w:rsidR="00B34406" w:rsidRPr="0069794B" w:rsidRDefault="00B34406" w:rsidP="00C23685">
            <w:pPr>
              <w:pStyle w:val="TAL"/>
            </w:pPr>
            <w:r w:rsidRPr="0069794B">
              <w:t>PDU Session Pair ID</w:t>
            </w:r>
          </w:p>
        </w:tc>
        <w:tc>
          <w:tcPr>
            <w:tcW w:w="4042" w:type="dxa"/>
          </w:tcPr>
          <w:p w14:paraId="07D1C021" w14:textId="77777777" w:rsidR="00B34406" w:rsidRPr="0069794B" w:rsidRDefault="00B34406" w:rsidP="00C23685">
            <w:pPr>
              <w:pStyle w:val="TAL"/>
            </w:pPr>
            <w:r w:rsidRPr="0069794B">
              <w:t>An indication shared by redundant PDU Sessions as described in clause 5.33.2.1 of TS 23.501 [2].</w:t>
            </w:r>
          </w:p>
        </w:tc>
        <w:tc>
          <w:tcPr>
            <w:tcW w:w="1067" w:type="dxa"/>
          </w:tcPr>
          <w:p w14:paraId="14C4567B" w14:textId="77777777" w:rsidR="00B34406" w:rsidRPr="0069794B" w:rsidRDefault="00B34406" w:rsidP="00C23685">
            <w:pPr>
              <w:pStyle w:val="TAL"/>
            </w:pPr>
            <w:r w:rsidRPr="0069794B">
              <w:t>Optional</w:t>
            </w:r>
          </w:p>
        </w:tc>
        <w:tc>
          <w:tcPr>
            <w:tcW w:w="1037" w:type="dxa"/>
          </w:tcPr>
          <w:p w14:paraId="4B3671C4" w14:textId="77777777" w:rsidR="00B34406" w:rsidRPr="0069794B" w:rsidRDefault="00B34406" w:rsidP="00C23685">
            <w:pPr>
              <w:pStyle w:val="TAL"/>
            </w:pPr>
            <w:r w:rsidRPr="0069794B">
              <w:rPr>
                <w:lang w:eastAsia="zh-CN"/>
              </w:rPr>
              <w:t>Yes</w:t>
            </w:r>
          </w:p>
        </w:tc>
        <w:tc>
          <w:tcPr>
            <w:tcW w:w="1445" w:type="dxa"/>
          </w:tcPr>
          <w:p w14:paraId="02B7582E" w14:textId="77777777" w:rsidR="00B34406" w:rsidRPr="0069794B" w:rsidRDefault="00B34406" w:rsidP="00C23685">
            <w:pPr>
              <w:pStyle w:val="TAL"/>
            </w:pPr>
            <w:r w:rsidRPr="0069794B">
              <w:t>UE context</w:t>
            </w:r>
          </w:p>
        </w:tc>
      </w:tr>
      <w:tr w:rsidR="00B34406" w:rsidRPr="003D4ABF" w14:paraId="435CC913" w14:textId="77777777" w:rsidTr="00B34406">
        <w:trPr>
          <w:cantSplit/>
        </w:trPr>
        <w:tc>
          <w:tcPr>
            <w:tcW w:w="1482" w:type="dxa"/>
          </w:tcPr>
          <w:p w14:paraId="7E35C40D" w14:textId="77777777" w:rsidR="00B34406" w:rsidRPr="0069794B" w:rsidRDefault="00B34406" w:rsidP="00C23685">
            <w:pPr>
              <w:pStyle w:val="TAL"/>
            </w:pPr>
            <w:r w:rsidRPr="0069794B">
              <w:t>RSN</w:t>
            </w:r>
          </w:p>
        </w:tc>
        <w:tc>
          <w:tcPr>
            <w:tcW w:w="4042" w:type="dxa"/>
          </w:tcPr>
          <w:p w14:paraId="6FAF19E3" w14:textId="77777777" w:rsidR="00B34406" w:rsidRPr="0069794B" w:rsidRDefault="00B34406" w:rsidP="00C23685">
            <w:pPr>
              <w:pStyle w:val="TAL"/>
            </w:pPr>
            <w:r w:rsidRPr="0069794B">
              <w:t>The RSN as described in clause 5.33.2.1 of TS 23.501 [2].</w:t>
            </w:r>
          </w:p>
        </w:tc>
        <w:tc>
          <w:tcPr>
            <w:tcW w:w="1067" w:type="dxa"/>
          </w:tcPr>
          <w:p w14:paraId="2B80FA59" w14:textId="77777777" w:rsidR="00B34406" w:rsidRPr="0069794B" w:rsidRDefault="00B34406" w:rsidP="00C23685">
            <w:pPr>
              <w:pStyle w:val="TAL"/>
            </w:pPr>
            <w:r w:rsidRPr="0069794B">
              <w:t>Optional</w:t>
            </w:r>
          </w:p>
        </w:tc>
        <w:tc>
          <w:tcPr>
            <w:tcW w:w="1037" w:type="dxa"/>
          </w:tcPr>
          <w:p w14:paraId="0E10FCEE" w14:textId="77777777" w:rsidR="00B34406" w:rsidRPr="0069794B" w:rsidRDefault="00B34406" w:rsidP="00C23685">
            <w:pPr>
              <w:pStyle w:val="TAL"/>
            </w:pPr>
            <w:r w:rsidRPr="0069794B">
              <w:rPr>
                <w:lang w:eastAsia="zh-CN"/>
              </w:rPr>
              <w:t>Yes</w:t>
            </w:r>
          </w:p>
        </w:tc>
        <w:tc>
          <w:tcPr>
            <w:tcW w:w="1445" w:type="dxa"/>
          </w:tcPr>
          <w:p w14:paraId="3CC3ECB6" w14:textId="77777777" w:rsidR="00B34406" w:rsidRPr="0069794B" w:rsidRDefault="00B34406" w:rsidP="00C23685">
            <w:pPr>
              <w:pStyle w:val="TAL"/>
            </w:pPr>
            <w:r w:rsidRPr="0069794B">
              <w:t>UE context</w:t>
            </w:r>
          </w:p>
        </w:tc>
      </w:tr>
    </w:tbl>
    <w:p w14:paraId="599AB844" w14:textId="77777777" w:rsidR="00B34406" w:rsidRDefault="00B34406" w:rsidP="002D4716">
      <w:pPr>
        <w:spacing w:after="60"/>
      </w:pPr>
    </w:p>
    <w:p w14:paraId="1F9BE4CB" w14:textId="77777777" w:rsidR="00B34406" w:rsidRPr="002D4716" w:rsidRDefault="00B34406" w:rsidP="00BE7755">
      <w:pPr>
        <w:pStyle w:val="Heading2"/>
        <w:ind w:left="851" w:hanging="851"/>
        <w:rPr>
          <w:sz w:val="28"/>
          <w:szCs w:val="18"/>
        </w:rPr>
      </w:pPr>
      <w:r w:rsidRPr="002D4716">
        <w:rPr>
          <w:sz w:val="28"/>
          <w:szCs w:val="18"/>
        </w:rPr>
        <w:t>3.1.</w:t>
      </w:r>
      <w:r>
        <w:rPr>
          <w:sz w:val="28"/>
          <w:szCs w:val="18"/>
        </w:rPr>
        <w:t>3</w:t>
      </w:r>
      <w:r w:rsidRPr="002D4716">
        <w:rPr>
          <w:sz w:val="28"/>
          <w:szCs w:val="18"/>
        </w:rPr>
        <w:tab/>
      </w:r>
      <w:r>
        <w:rPr>
          <w:sz w:val="28"/>
          <w:szCs w:val="18"/>
        </w:rPr>
        <w:t xml:space="preserve">URSP rule matching </w:t>
      </w:r>
    </w:p>
    <w:p w14:paraId="3AA4FC4A" w14:textId="77777777" w:rsidR="00B44A97" w:rsidRDefault="005A2573" w:rsidP="000A3841">
      <w:pPr>
        <w:jc w:val="both"/>
      </w:pPr>
      <w:r>
        <w:t xml:space="preserve">The URSP </w:t>
      </w:r>
      <w:r w:rsidR="00B87D31">
        <w:t xml:space="preserve">matching </w:t>
      </w:r>
      <w:r w:rsidR="00BE7755">
        <w:t>c</w:t>
      </w:r>
      <w:r w:rsidR="00B87D31">
        <w:t>oncept refers to the evaluation of an URSP rule to determine whether it is applicable for an application (i.e</w:t>
      </w:r>
      <w:r w:rsidR="00B44A97">
        <w:t xml:space="preserve">., </w:t>
      </w:r>
      <w:r w:rsidR="00B87D31">
        <w:t>whether the URSP rule matches an application).</w:t>
      </w:r>
      <w:r w:rsidR="00B44A97">
        <w:t xml:space="preserve"> </w:t>
      </w:r>
    </w:p>
    <w:p w14:paraId="666F73BA" w14:textId="77777777" w:rsidR="000A3841" w:rsidRDefault="00B44A97" w:rsidP="000A3841">
      <w:pPr>
        <w:jc w:val="both"/>
      </w:pPr>
      <w:r>
        <w:t>In the following paragraphs, a quick description on how URSP rule matching logic works is provided:</w:t>
      </w:r>
    </w:p>
    <w:p w14:paraId="5CB7A666" w14:textId="77777777" w:rsidR="000A3841" w:rsidRDefault="000A3841" w:rsidP="000A3841">
      <w:pPr>
        <w:jc w:val="both"/>
      </w:pPr>
      <w:r w:rsidRPr="000A3841">
        <w:rPr>
          <w:u w:val="single"/>
        </w:rPr>
        <w:t>Step #1:</w:t>
      </w:r>
      <w:r>
        <w:t xml:space="preserve"> </w:t>
      </w:r>
      <w:r w:rsidR="00B44A97">
        <w:t>For every newly detected application, the UE evaluates t</w:t>
      </w:r>
      <w:r>
        <w:t xml:space="preserve">he information provided by this application (in the metadata or via OS APIs) against the URSP rules, in the order of the Rule Predence. The mission of this evaluation </w:t>
      </w:r>
      <w:r w:rsidR="00B44A97">
        <w:t xml:space="preserve">is to </w:t>
      </w:r>
      <w:r w:rsidR="00B44A97" w:rsidRPr="000A3841">
        <w:rPr>
          <w:b/>
          <w:bCs/>
        </w:rPr>
        <w:t>determine if th</w:t>
      </w:r>
      <w:r w:rsidRPr="000A3841">
        <w:rPr>
          <w:b/>
          <w:bCs/>
        </w:rPr>
        <w:t>is</w:t>
      </w:r>
      <w:r w:rsidR="00B44A97" w:rsidRPr="000A3841">
        <w:rPr>
          <w:b/>
          <w:bCs/>
        </w:rPr>
        <w:t xml:space="preserve"> information </w:t>
      </w:r>
      <w:r w:rsidRPr="000A3841">
        <w:rPr>
          <w:b/>
          <w:bCs/>
        </w:rPr>
        <w:t>matches</w:t>
      </w:r>
      <w:r w:rsidR="00B44A97" w:rsidRPr="000A3841">
        <w:rPr>
          <w:b/>
          <w:bCs/>
        </w:rPr>
        <w:t xml:space="preserve"> the TD of any UR</w:t>
      </w:r>
      <w:r w:rsidRPr="000A3841">
        <w:rPr>
          <w:b/>
          <w:bCs/>
        </w:rPr>
        <w:t>SP</w:t>
      </w:r>
      <w:r w:rsidR="00B44A97" w:rsidRPr="000A3841">
        <w:rPr>
          <w:b/>
          <w:bCs/>
        </w:rPr>
        <w:t xml:space="preserve"> rule</w:t>
      </w:r>
      <w:r w:rsidR="00B44A97">
        <w:t>.</w:t>
      </w:r>
      <w:r>
        <w:t xml:space="preserve"> </w:t>
      </w:r>
    </w:p>
    <w:p w14:paraId="0C776C40" w14:textId="77777777" w:rsidR="000A3841" w:rsidRDefault="000A3841" w:rsidP="000A3841">
      <w:pPr>
        <w:jc w:val="both"/>
      </w:pPr>
      <w:r w:rsidRPr="000A3841">
        <w:rPr>
          <w:u w:val="single"/>
        </w:rPr>
        <w:t>Step #2:</w:t>
      </w:r>
      <w:r>
        <w:t xml:space="preserve"> When a URSP rule is determined to be applicable for the application, </w:t>
      </w:r>
      <w:r w:rsidRPr="000A3841">
        <w:rPr>
          <w:b/>
          <w:bCs/>
        </w:rPr>
        <w:t>the UE shall select an RSD within this URSP rule in the order of the RSD precedence</w:t>
      </w:r>
      <w:r>
        <w:t xml:space="preserve">. </w:t>
      </w:r>
    </w:p>
    <w:p w14:paraId="5C809AE1" w14:textId="77777777" w:rsidR="000A3841" w:rsidRDefault="000A3841" w:rsidP="000A3841">
      <w:pPr>
        <w:spacing w:after="60"/>
        <w:jc w:val="both"/>
      </w:pPr>
      <w:r w:rsidRPr="000A3841">
        <w:rPr>
          <w:u w:val="single"/>
        </w:rPr>
        <w:t>Step #3:</w:t>
      </w:r>
      <w:r>
        <w:t xml:space="preserve"> When a valid RSD is found, </w:t>
      </w:r>
      <w:r w:rsidRPr="000A3841">
        <w:rPr>
          <w:b/>
          <w:bCs/>
        </w:rPr>
        <w:t>the UE determines if there is an existing PDU session that matches all components in the selected RSD.</w:t>
      </w:r>
      <w:r>
        <w:t xml:space="preserve"> The UE compares the components of the selected RSD with the existing PDU session(s) as follows:</w:t>
      </w:r>
    </w:p>
    <w:p w14:paraId="4CC29C74" w14:textId="77777777" w:rsidR="000A3841" w:rsidRDefault="000A3841" w:rsidP="009443A5">
      <w:pPr>
        <w:numPr>
          <w:ilvl w:val="1"/>
          <w:numId w:val="30"/>
        </w:numPr>
        <w:spacing w:after="60"/>
        <w:ind w:left="567" w:hanging="207"/>
        <w:jc w:val="both"/>
      </w:pPr>
      <w:r>
        <w:t xml:space="preserve">For a component which only contains one value (e.g., SSC mode), the value of the PDU session has to be identical to the value specified in the RSD. </w:t>
      </w:r>
    </w:p>
    <w:p w14:paraId="60F8EB80" w14:textId="77777777" w:rsidR="000A3841" w:rsidRDefault="000A3841" w:rsidP="009443A5">
      <w:pPr>
        <w:numPr>
          <w:ilvl w:val="1"/>
          <w:numId w:val="30"/>
        </w:numPr>
        <w:spacing w:after="60"/>
        <w:ind w:left="567" w:hanging="207"/>
        <w:jc w:val="both"/>
      </w:pPr>
      <w:r>
        <w:t>For a component which contains a list of values (e.g., Network Slice Selection), the value of the PDU session has to be identical to one of the values specified in the RSD.</w:t>
      </w:r>
    </w:p>
    <w:p w14:paraId="486F73C7" w14:textId="77777777" w:rsidR="000A3841" w:rsidRDefault="000A3841" w:rsidP="009443A5">
      <w:pPr>
        <w:numPr>
          <w:ilvl w:val="1"/>
          <w:numId w:val="30"/>
        </w:numPr>
        <w:ind w:left="567" w:hanging="207"/>
        <w:jc w:val="both"/>
      </w:pPr>
      <w:r>
        <w:t>When some component(s) is (are) not present in the RSD, a PDU session is considered matching only if it was established without including the missing component(s) in the PDU session Establishment Request.</w:t>
      </w:r>
    </w:p>
    <w:p w14:paraId="76B970CE" w14:textId="77777777" w:rsidR="000A3841" w:rsidRDefault="009E16C5" w:rsidP="000A3841">
      <w:pPr>
        <w:spacing w:after="60"/>
        <w:jc w:val="both"/>
      </w:pPr>
      <w:r>
        <w:t>The execution of steps</w:t>
      </w:r>
      <w:r w:rsidR="000A3841">
        <w:t xml:space="preserve"> #3</w:t>
      </w:r>
      <w:r>
        <w:t xml:space="preserve"> can lead to different outcomes</w:t>
      </w:r>
    </w:p>
    <w:p w14:paraId="43299508" w14:textId="77777777" w:rsidR="000A3841" w:rsidRDefault="009E16C5" w:rsidP="009E16C5">
      <w:pPr>
        <w:numPr>
          <w:ilvl w:val="0"/>
          <w:numId w:val="28"/>
        </w:numPr>
        <w:spacing w:after="60"/>
        <w:ind w:left="567" w:hanging="207"/>
        <w:jc w:val="both"/>
      </w:pPr>
      <w:r w:rsidRPr="009E16C5">
        <w:rPr>
          <w:b/>
          <w:bCs/>
        </w:rPr>
        <w:t>A matching PDU session exists</w:t>
      </w:r>
      <w:r>
        <w:t xml:space="preserve">. In this case, the UE associates the application to the existing PDU session, i.e. route the traffic of the application on this PDU session. </w:t>
      </w:r>
    </w:p>
    <w:p w14:paraId="2D473A09" w14:textId="77777777" w:rsidR="009E16C5" w:rsidRDefault="009E16C5" w:rsidP="009E16C5">
      <w:pPr>
        <w:numPr>
          <w:ilvl w:val="0"/>
          <w:numId w:val="28"/>
        </w:numPr>
        <w:spacing w:after="60"/>
        <w:ind w:left="567" w:hanging="207"/>
        <w:jc w:val="both"/>
      </w:pPr>
      <w:r>
        <w:rPr>
          <w:b/>
          <w:bCs/>
        </w:rPr>
        <w:t xml:space="preserve">More than one </w:t>
      </w:r>
      <w:r w:rsidRPr="009E16C5">
        <w:rPr>
          <w:b/>
          <w:bCs/>
        </w:rPr>
        <w:t>matching PDU session exists</w:t>
      </w:r>
      <w:r>
        <w:t>. If the UE determines there is more than one existing PDU session which matches (e.g., the selected RSD only specifies the Network Slice Selection, while there are multiple existing PDU sessions matching the Network Slice Selection with different DNNs), it is up to UE implementation to select one of them to use.</w:t>
      </w:r>
    </w:p>
    <w:p w14:paraId="208A34DA" w14:textId="77777777" w:rsidR="009E16C5" w:rsidRDefault="009E16C5" w:rsidP="009E16C5">
      <w:pPr>
        <w:numPr>
          <w:ilvl w:val="0"/>
          <w:numId w:val="28"/>
        </w:numPr>
        <w:spacing w:after="60"/>
        <w:ind w:left="567" w:hanging="207"/>
        <w:jc w:val="both"/>
      </w:pPr>
      <w:r w:rsidRPr="009E16C5">
        <w:rPr>
          <w:b/>
          <w:bCs/>
        </w:rPr>
        <w:lastRenderedPageBreak/>
        <w:t>No matching PDU session exists</w:t>
      </w:r>
      <w:r>
        <w:t xml:space="preserve">. If none of the existing PDU sessions matches, the UE tries to establish a new PDU session using the values specified by the selected RSD. </w:t>
      </w:r>
    </w:p>
    <w:p w14:paraId="711A50E8" w14:textId="77777777" w:rsidR="009E16C5" w:rsidRDefault="009E16C5" w:rsidP="009E16C5">
      <w:pPr>
        <w:numPr>
          <w:ilvl w:val="1"/>
          <w:numId w:val="28"/>
        </w:numPr>
        <w:spacing w:after="60"/>
        <w:ind w:left="851" w:hanging="284"/>
        <w:jc w:val="both"/>
      </w:pPr>
      <w:r>
        <w:t>If the PDU session Establishment Request is accepeed, the UE associates the application to this new PDU session.</w:t>
      </w:r>
    </w:p>
    <w:p w14:paraId="199EB996" w14:textId="77777777" w:rsidR="00BE7755" w:rsidRDefault="009E16C5" w:rsidP="009E16C5">
      <w:pPr>
        <w:numPr>
          <w:ilvl w:val="1"/>
          <w:numId w:val="28"/>
        </w:numPr>
        <w:spacing w:after="60"/>
        <w:ind w:left="851" w:hanging="284"/>
        <w:jc w:val="both"/>
      </w:pPr>
      <w:r>
        <w:t xml:space="preserve">If the PDU session Establishment Request is rejected, the UE selectes another combination of values in the currently selected RS if any other value for the rejected component in the same RSD. </w:t>
      </w:r>
    </w:p>
    <w:p w14:paraId="79427925" w14:textId="77777777" w:rsidR="000A3841" w:rsidRDefault="009E16C5" w:rsidP="00BE7755">
      <w:pPr>
        <w:numPr>
          <w:ilvl w:val="1"/>
          <w:numId w:val="28"/>
        </w:numPr>
        <w:spacing w:after="60"/>
        <w:ind w:left="851" w:hanging="284"/>
        <w:jc w:val="both"/>
      </w:pPr>
      <w:r>
        <w:t xml:space="preserve">Otherwise, the </w:t>
      </w:r>
      <w:r w:rsidR="00BE7755">
        <w:t xml:space="preserve">UE </w:t>
      </w:r>
      <w:r>
        <w:t>selects the next RSD, which contains a combination of component value which is not rejected by network, in the order of the RSD Precedence, if an</w:t>
      </w:r>
      <w:r w:rsidR="00BE7755">
        <w:t>y</w:t>
      </w:r>
      <w:r>
        <w:t xml:space="preserve">. If the UE fails to establish a PDU session with any of the </w:t>
      </w:r>
      <w:r w:rsidR="00BE7755">
        <w:t xml:space="preserve">RSD, it tries other URSP rules in the order of Rule Precedence with matching TDs, except the URSP rule with “match-all” TD, if any. </w:t>
      </w:r>
    </w:p>
    <w:p w14:paraId="062E6F7D" w14:textId="77777777" w:rsidR="00BE7755" w:rsidRDefault="00BE7755" w:rsidP="00BE7755">
      <w:pPr>
        <w:spacing w:after="60"/>
        <w:jc w:val="both"/>
      </w:pPr>
    </w:p>
    <w:p w14:paraId="3E77C961" w14:textId="77777777" w:rsidR="00BE7755" w:rsidRDefault="00BE7755" w:rsidP="00BE7755">
      <w:pPr>
        <w:spacing w:after="60"/>
        <w:jc w:val="both"/>
      </w:pPr>
      <w:r>
        <w:t xml:space="preserve">The figure below shows how URSP rule matching works. In this figure, it is assumed that this matching is enforced at device modem (modem-centric UEs), though the typical situation is that device OS does this enforcement (OS-centric UE). </w:t>
      </w:r>
    </w:p>
    <w:p w14:paraId="14756635" w14:textId="77777777" w:rsidR="00BE7755" w:rsidRDefault="00BE7755" w:rsidP="00BE7755">
      <w:pPr>
        <w:pStyle w:val="TH"/>
      </w:pPr>
      <w:r>
        <w:t>Figure 3</w:t>
      </w:r>
      <w:r w:rsidRPr="003D4ABF">
        <w:t xml:space="preserve">: </w:t>
      </w:r>
      <w:r>
        <w:t xml:space="preserve">URSP </w:t>
      </w:r>
      <w:r w:rsidR="009A71D0">
        <w:t>rule matching pipeline</w:t>
      </w:r>
    </w:p>
    <w:p w14:paraId="76DEBC2B" w14:textId="77777777" w:rsidR="00BE7755" w:rsidRDefault="00A40E7E" w:rsidP="00BE7755">
      <w:pPr>
        <w:spacing w:after="60"/>
        <w:jc w:val="both"/>
      </w:pPr>
      <w:r w:rsidRPr="00C23685">
        <w:rPr>
          <w:noProof/>
          <w:sz w:val="22"/>
          <w:szCs w:val="22"/>
          <w:lang w:val="en-US" w:eastAsia="zh-CN"/>
        </w:rPr>
      </w:r>
      <w:r w:rsidR="00A40E7E" w:rsidRPr="00C23685">
        <w:rPr>
          <w:noProof/>
          <w:sz w:val="22"/>
          <w:szCs w:val="22"/>
          <w:lang w:val="en-US" w:eastAsia="zh-CN"/>
        </w:rPr>
        <w:pict w14:anchorId="5590C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iagram, schematic&#10;&#10;Description automatically generated" style="width:451.25pt;height:221pt;visibility:visible;mso-width-percent:0;mso-height-percent:0;mso-width-percent:0;mso-height-percent:0">
            <v:imagedata r:id="rId8" o:title="Diagram, schematic&#10;&#10;Description automatically generated"/>
          </v:shape>
        </w:pict>
      </w:r>
    </w:p>
    <w:p w14:paraId="59E5B14F" w14:textId="77777777" w:rsidR="00BE7755" w:rsidRDefault="00BE7755" w:rsidP="00DE4FAF"/>
    <w:p w14:paraId="5BD00EEC" w14:textId="77777777" w:rsidR="009A71D0" w:rsidRDefault="009A71D0" w:rsidP="00DE4FAF">
      <w:r>
        <w:t xml:space="preserve">The table below provides </w:t>
      </w:r>
      <w:r w:rsidR="0069794B">
        <w:t>examples of URSP ruels</w:t>
      </w:r>
      <w:r>
        <w:t xml:space="preserve">, accompanied with a description of the result of URSP rule matching. </w:t>
      </w:r>
    </w:p>
    <w:p w14:paraId="57D94ACD" w14:textId="77777777" w:rsidR="0069794B" w:rsidRDefault="0069794B" w:rsidP="0069794B">
      <w:pPr>
        <w:pStyle w:val="Caption"/>
        <w:keepNext/>
        <w:jc w:val="center"/>
      </w:pPr>
      <w:r>
        <w:lastRenderedPageBreak/>
        <w:t xml:space="preserve">Table 3: Examples of URSP rules (columns 1-2) and their matching logic (column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80"/>
        <w:gridCol w:w="4645"/>
      </w:tblGrid>
      <w:tr w:rsidR="009A71D0" w:rsidRPr="003D4ABF" w14:paraId="2C27FFF8" w14:textId="77777777" w:rsidTr="0069794B">
        <w:trPr>
          <w:cantSplit/>
          <w:trHeight w:val="77"/>
        </w:trPr>
        <w:tc>
          <w:tcPr>
            <w:tcW w:w="5210" w:type="dxa"/>
            <w:gridSpan w:val="2"/>
          </w:tcPr>
          <w:p w14:paraId="461776DC" w14:textId="77777777" w:rsidR="009A71D0" w:rsidRPr="0069794B" w:rsidRDefault="009A71D0" w:rsidP="0069794B">
            <w:pPr>
              <w:pStyle w:val="TAH"/>
              <w:rPr>
                <w:szCs w:val="18"/>
              </w:rPr>
            </w:pPr>
            <w:r w:rsidRPr="0069794B">
              <w:rPr>
                <w:szCs w:val="18"/>
              </w:rPr>
              <w:t>Example URSP rules</w:t>
            </w:r>
          </w:p>
        </w:tc>
        <w:tc>
          <w:tcPr>
            <w:tcW w:w="4645" w:type="dxa"/>
          </w:tcPr>
          <w:p w14:paraId="0D37AE57" w14:textId="77777777" w:rsidR="009A71D0" w:rsidRPr="0069794B" w:rsidRDefault="0069794B" w:rsidP="0069794B">
            <w:pPr>
              <w:pStyle w:val="TAH"/>
              <w:rPr>
                <w:szCs w:val="18"/>
              </w:rPr>
            </w:pPr>
            <w:r w:rsidRPr="0069794B">
              <w:rPr>
                <w:szCs w:val="18"/>
              </w:rPr>
              <w:t>Comments</w:t>
            </w:r>
          </w:p>
        </w:tc>
      </w:tr>
      <w:tr w:rsidR="009A71D0" w:rsidRPr="003D4ABF" w14:paraId="5955F5D3" w14:textId="77777777" w:rsidTr="009A71D0">
        <w:trPr>
          <w:cantSplit/>
        </w:trPr>
        <w:tc>
          <w:tcPr>
            <w:tcW w:w="2030" w:type="dxa"/>
            <w:tcBorders>
              <w:bottom w:val="single" w:sz="4" w:space="0" w:color="auto"/>
            </w:tcBorders>
          </w:tcPr>
          <w:p w14:paraId="1593A80F" w14:textId="77777777" w:rsidR="009A71D0" w:rsidRPr="0069794B" w:rsidRDefault="009A71D0" w:rsidP="0069794B">
            <w:pPr>
              <w:pStyle w:val="TAL"/>
              <w:jc w:val="both"/>
              <w:rPr>
                <w:szCs w:val="18"/>
              </w:rPr>
            </w:pPr>
            <w:r w:rsidRPr="0069794B">
              <w:rPr>
                <w:szCs w:val="18"/>
              </w:rPr>
              <w:t xml:space="preserve">Rule Precedence =1 </w:t>
            </w:r>
          </w:p>
          <w:p w14:paraId="5CA30E8E" w14:textId="77777777" w:rsidR="009A71D0" w:rsidRPr="0069794B" w:rsidRDefault="009A71D0" w:rsidP="0069794B">
            <w:pPr>
              <w:pStyle w:val="TAL"/>
              <w:jc w:val="both"/>
              <w:rPr>
                <w:szCs w:val="18"/>
              </w:rPr>
            </w:pPr>
          </w:p>
          <w:p w14:paraId="767245E2" w14:textId="77777777" w:rsidR="009A71D0" w:rsidRPr="0069794B" w:rsidRDefault="009A71D0" w:rsidP="0069794B">
            <w:pPr>
              <w:pStyle w:val="TAL"/>
              <w:jc w:val="both"/>
              <w:rPr>
                <w:szCs w:val="18"/>
              </w:rPr>
            </w:pPr>
            <w:r w:rsidRPr="0069794B">
              <w:rPr>
                <w:szCs w:val="18"/>
              </w:rPr>
              <w:t>Traffic Descriptor: Application descriptor=App1</w:t>
            </w:r>
          </w:p>
        </w:tc>
        <w:tc>
          <w:tcPr>
            <w:tcW w:w="3180" w:type="dxa"/>
          </w:tcPr>
          <w:p w14:paraId="18EFE950" w14:textId="77777777" w:rsidR="009A71D0" w:rsidRPr="0069794B" w:rsidRDefault="009A71D0" w:rsidP="0069794B">
            <w:pPr>
              <w:pStyle w:val="TAL"/>
              <w:jc w:val="both"/>
              <w:rPr>
                <w:szCs w:val="18"/>
              </w:rPr>
            </w:pPr>
            <w:r w:rsidRPr="0069794B">
              <w:rPr>
                <w:szCs w:val="18"/>
              </w:rPr>
              <w:t xml:space="preserve">Route Selection Descriptor Precedence=1 </w:t>
            </w:r>
          </w:p>
          <w:p w14:paraId="46D65F6E" w14:textId="77777777" w:rsidR="009A71D0" w:rsidRPr="0069794B" w:rsidRDefault="009A71D0" w:rsidP="0069794B">
            <w:pPr>
              <w:pStyle w:val="TAL"/>
              <w:jc w:val="both"/>
              <w:rPr>
                <w:szCs w:val="18"/>
              </w:rPr>
            </w:pPr>
            <w:r w:rsidRPr="0069794B">
              <w:rPr>
                <w:szCs w:val="18"/>
              </w:rPr>
              <w:t>Network Slice Selection: S-NSSAI-a</w:t>
            </w:r>
          </w:p>
          <w:p w14:paraId="2917CFBC" w14:textId="77777777" w:rsidR="009A71D0" w:rsidRPr="0069794B" w:rsidRDefault="009A71D0" w:rsidP="0069794B">
            <w:pPr>
              <w:pStyle w:val="TAL"/>
              <w:jc w:val="both"/>
              <w:rPr>
                <w:szCs w:val="18"/>
                <w:lang w:val="fr-FR"/>
              </w:rPr>
            </w:pPr>
            <w:r w:rsidRPr="0069794B">
              <w:rPr>
                <w:szCs w:val="18"/>
                <w:lang w:val="fr-FR"/>
              </w:rPr>
              <w:t>SSC Mode Selection: SSC Mode 3</w:t>
            </w:r>
          </w:p>
          <w:p w14:paraId="118931CC" w14:textId="77777777" w:rsidR="009A71D0" w:rsidRPr="0069794B" w:rsidRDefault="009A71D0" w:rsidP="0069794B">
            <w:pPr>
              <w:pStyle w:val="TAL"/>
              <w:jc w:val="both"/>
              <w:rPr>
                <w:szCs w:val="18"/>
              </w:rPr>
            </w:pPr>
            <w:r w:rsidRPr="0069794B">
              <w:rPr>
                <w:szCs w:val="18"/>
              </w:rPr>
              <w:t>DNN Selection: internet</w:t>
            </w:r>
          </w:p>
          <w:p w14:paraId="5748120F" w14:textId="77777777" w:rsidR="009A71D0" w:rsidRPr="0069794B" w:rsidRDefault="009A71D0" w:rsidP="0069794B">
            <w:pPr>
              <w:pStyle w:val="TAL"/>
              <w:jc w:val="both"/>
              <w:rPr>
                <w:szCs w:val="18"/>
              </w:rPr>
            </w:pPr>
            <w:r w:rsidRPr="0069794B">
              <w:rPr>
                <w:szCs w:val="18"/>
              </w:rPr>
              <w:t>Access Type preference: 3GPP access</w:t>
            </w:r>
          </w:p>
        </w:tc>
        <w:tc>
          <w:tcPr>
            <w:tcW w:w="4645" w:type="dxa"/>
            <w:tcBorders>
              <w:bottom w:val="single" w:sz="4" w:space="0" w:color="auto"/>
            </w:tcBorders>
          </w:tcPr>
          <w:p w14:paraId="02E9B713" w14:textId="77777777" w:rsidR="009A71D0" w:rsidRPr="0069794B" w:rsidRDefault="009A71D0" w:rsidP="0069794B">
            <w:pPr>
              <w:pStyle w:val="TAL"/>
              <w:jc w:val="both"/>
              <w:rPr>
                <w:szCs w:val="18"/>
              </w:rPr>
            </w:pPr>
            <w:r w:rsidRPr="0069794B">
              <w:rPr>
                <w:szCs w:val="18"/>
              </w:rPr>
              <w:t>This URSP rule associates the traffic of application "App1" with S-NSSAI-a, SSC Mode 3, 3GPP access and the "internet" DNN.</w:t>
            </w:r>
          </w:p>
          <w:p w14:paraId="5B20FD69" w14:textId="77777777" w:rsidR="009A71D0" w:rsidRPr="0069794B" w:rsidRDefault="009A71D0" w:rsidP="0069794B">
            <w:pPr>
              <w:pStyle w:val="TAL"/>
              <w:jc w:val="both"/>
              <w:rPr>
                <w:szCs w:val="18"/>
              </w:rPr>
            </w:pPr>
          </w:p>
          <w:p w14:paraId="1BA6971E" w14:textId="77777777" w:rsidR="009A71D0" w:rsidRPr="0069794B" w:rsidRDefault="009A71D0" w:rsidP="0069794B">
            <w:pPr>
              <w:pStyle w:val="TAL"/>
              <w:jc w:val="both"/>
              <w:rPr>
                <w:szCs w:val="18"/>
              </w:rPr>
            </w:pPr>
            <w:r w:rsidRPr="0069794B">
              <w:rPr>
                <w:szCs w:val="18"/>
              </w:rPr>
              <w:t>It enforces the following routing policy:</w:t>
            </w:r>
          </w:p>
          <w:p w14:paraId="61000894" w14:textId="77777777" w:rsidR="009A71D0" w:rsidRPr="0069794B" w:rsidRDefault="009A71D0" w:rsidP="0069794B">
            <w:pPr>
              <w:pStyle w:val="TAL"/>
              <w:jc w:val="both"/>
              <w:rPr>
                <w:szCs w:val="18"/>
              </w:rPr>
            </w:pPr>
            <w:r w:rsidRPr="0069794B">
              <w:rPr>
                <w:szCs w:val="18"/>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9A71D0" w:rsidRPr="003D4ABF" w14:paraId="2D611003" w14:textId="77777777" w:rsidTr="009A71D0">
        <w:trPr>
          <w:cantSplit/>
        </w:trPr>
        <w:tc>
          <w:tcPr>
            <w:tcW w:w="2030" w:type="dxa"/>
            <w:tcBorders>
              <w:bottom w:val="nil"/>
            </w:tcBorders>
          </w:tcPr>
          <w:p w14:paraId="51C4743F" w14:textId="77777777" w:rsidR="009A71D0" w:rsidRPr="0069794B" w:rsidRDefault="009A71D0" w:rsidP="0069794B">
            <w:pPr>
              <w:pStyle w:val="TAL"/>
              <w:jc w:val="both"/>
              <w:rPr>
                <w:szCs w:val="18"/>
              </w:rPr>
            </w:pPr>
            <w:r w:rsidRPr="0069794B">
              <w:rPr>
                <w:szCs w:val="18"/>
              </w:rPr>
              <w:t>Rule Precedence =2</w:t>
            </w:r>
          </w:p>
          <w:p w14:paraId="78AC717F" w14:textId="77777777" w:rsidR="009A71D0" w:rsidRPr="0069794B" w:rsidRDefault="009A71D0" w:rsidP="0069794B">
            <w:pPr>
              <w:pStyle w:val="TAL"/>
              <w:jc w:val="both"/>
              <w:rPr>
                <w:szCs w:val="18"/>
              </w:rPr>
            </w:pPr>
          </w:p>
          <w:p w14:paraId="0A8B0276" w14:textId="77777777" w:rsidR="009A71D0" w:rsidRPr="0069794B" w:rsidRDefault="009A71D0" w:rsidP="0069794B">
            <w:pPr>
              <w:pStyle w:val="TAL"/>
              <w:jc w:val="both"/>
              <w:rPr>
                <w:szCs w:val="18"/>
              </w:rPr>
            </w:pPr>
            <w:r w:rsidRPr="0069794B">
              <w:rPr>
                <w:szCs w:val="18"/>
              </w:rPr>
              <w:t>Traffic Descriptor: Application descriptor=App2</w:t>
            </w:r>
          </w:p>
        </w:tc>
        <w:tc>
          <w:tcPr>
            <w:tcW w:w="3180" w:type="dxa"/>
          </w:tcPr>
          <w:p w14:paraId="11EA1CF2" w14:textId="77777777" w:rsidR="009A71D0" w:rsidRPr="0069794B" w:rsidRDefault="009A71D0" w:rsidP="0069794B">
            <w:pPr>
              <w:pStyle w:val="TAL"/>
              <w:jc w:val="both"/>
              <w:rPr>
                <w:szCs w:val="18"/>
              </w:rPr>
            </w:pPr>
            <w:r w:rsidRPr="0069794B">
              <w:rPr>
                <w:szCs w:val="18"/>
              </w:rPr>
              <w:t>Route Selection Descriptor Precedence =1</w:t>
            </w:r>
          </w:p>
          <w:p w14:paraId="5D652C9B" w14:textId="77777777" w:rsidR="009A71D0" w:rsidRPr="0069794B" w:rsidRDefault="009A71D0" w:rsidP="0069794B">
            <w:pPr>
              <w:pStyle w:val="TAL"/>
              <w:jc w:val="both"/>
              <w:rPr>
                <w:szCs w:val="18"/>
              </w:rPr>
            </w:pPr>
            <w:r w:rsidRPr="0069794B">
              <w:rPr>
                <w:szCs w:val="18"/>
              </w:rPr>
              <w:t>Network Slice Selection: S-NSSAI-a</w:t>
            </w:r>
          </w:p>
          <w:p w14:paraId="0D6D1519" w14:textId="77777777" w:rsidR="009A71D0" w:rsidRPr="0069794B" w:rsidRDefault="009A71D0" w:rsidP="0069794B">
            <w:pPr>
              <w:pStyle w:val="TAL"/>
              <w:jc w:val="both"/>
              <w:rPr>
                <w:szCs w:val="18"/>
              </w:rPr>
            </w:pPr>
            <w:r w:rsidRPr="0069794B">
              <w:rPr>
                <w:szCs w:val="18"/>
              </w:rPr>
              <w:t>Access Type preference: Non-3GPP access</w:t>
            </w:r>
          </w:p>
        </w:tc>
        <w:tc>
          <w:tcPr>
            <w:tcW w:w="4645" w:type="dxa"/>
            <w:tcBorders>
              <w:bottom w:val="nil"/>
            </w:tcBorders>
          </w:tcPr>
          <w:p w14:paraId="2CCF0AF1" w14:textId="77777777" w:rsidR="009A71D0" w:rsidRPr="0069794B" w:rsidRDefault="009A71D0" w:rsidP="0069794B">
            <w:pPr>
              <w:pStyle w:val="TAL"/>
              <w:jc w:val="both"/>
              <w:rPr>
                <w:szCs w:val="18"/>
              </w:rPr>
            </w:pPr>
            <w:r w:rsidRPr="0069794B">
              <w:rPr>
                <w:szCs w:val="18"/>
              </w:rPr>
              <w:t>This URSP rule associates the traffic of application "App2" with S-NSSAI-a and Non-3GPP access.</w:t>
            </w:r>
          </w:p>
          <w:p w14:paraId="1DE3957F" w14:textId="77777777" w:rsidR="009A71D0" w:rsidRPr="0069794B" w:rsidRDefault="009A71D0" w:rsidP="0069794B">
            <w:pPr>
              <w:pStyle w:val="TAL"/>
              <w:jc w:val="both"/>
              <w:rPr>
                <w:szCs w:val="18"/>
              </w:rPr>
            </w:pPr>
          </w:p>
          <w:p w14:paraId="3EEAE9BA" w14:textId="77777777" w:rsidR="009A71D0" w:rsidRPr="0069794B" w:rsidRDefault="009A71D0" w:rsidP="0069794B">
            <w:pPr>
              <w:pStyle w:val="TAL"/>
              <w:jc w:val="both"/>
              <w:rPr>
                <w:szCs w:val="18"/>
              </w:rPr>
            </w:pPr>
            <w:r w:rsidRPr="0069794B">
              <w:rPr>
                <w:szCs w:val="18"/>
              </w:rPr>
              <w:t>It enforces the following routing policy:</w:t>
            </w:r>
          </w:p>
          <w:p w14:paraId="55154E13" w14:textId="77777777" w:rsidR="009A71D0" w:rsidRPr="0069794B" w:rsidRDefault="009A71D0" w:rsidP="0069794B">
            <w:pPr>
              <w:pStyle w:val="TAL"/>
              <w:jc w:val="both"/>
              <w:rPr>
                <w:szCs w:val="18"/>
              </w:rPr>
            </w:pPr>
            <w:r w:rsidRPr="0069794B">
              <w:rPr>
                <w:szCs w:val="18"/>
              </w:rPr>
              <w:t>The traffic of application App2 should be transferred on a PDU Session supporting S-NSSAI-a using a Non-3GPP access. If this PDU Session is not established, the UE shall attempt to establish a PDU Session with S-NSSAI-a over Access Type=non-3GPP access.</w:t>
            </w:r>
          </w:p>
        </w:tc>
      </w:tr>
      <w:tr w:rsidR="009A71D0" w:rsidRPr="003D4ABF" w14:paraId="4FCAC6C6" w14:textId="77777777" w:rsidTr="009A71D0">
        <w:trPr>
          <w:cantSplit/>
        </w:trPr>
        <w:tc>
          <w:tcPr>
            <w:tcW w:w="2030" w:type="dxa"/>
            <w:tcBorders>
              <w:top w:val="nil"/>
            </w:tcBorders>
          </w:tcPr>
          <w:p w14:paraId="7FB00626" w14:textId="77777777" w:rsidR="009A71D0" w:rsidRPr="0069794B" w:rsidDel="009C371D" w:rsidRDefault="009A71D0" w:rsidP="0069794B">
            <w:pPr>
              <w:pStyle w:val="TAL"/>
              <w:jc w:val="both"/>
              <w:rPr>
                <w:szCs w:val="18"/>
              </w:rPr>
            </w:pPr>
          </w:p>
        </w:tc>
        <w:tc>
          <w:tcPr>
            <w:tcW w:w="3180" w:type="dxa"/>
          </w:tcPr>
          <w:p w14:paraId="1EE8CF73" w14:textId="77777777" w:rsidR="009A71D0" w:rsidRPr="0069794B" w:rsidRDefault="009A71D0" w:rsidP="0069794B">
            <w:pPr>
              <w:pStyle w:val="TAL"/>
              <w:jc w:val="both"/>
              <w:rPr>
                <w:szCs w:val="18"/>
              </w:rPr>
            </w:pPr>
            <w:r w:rsidRPr="0069794B">
              <w:rPr>
                <w:szCs w:val="18"/>
              </w:rPr>
              <w:t xml:space="preserve">Route Selection Descriptor Precedence =2 </w:t>
            </w:r>
          </w:p>
          <w:p w14:paraId="646B3B21" w14:textId="77777777" w:rsidR="009A71D0" w:rsidRPr="0069794B" w:rsidRDefault="009A71D0" w:rsidP="0069794B">
            <w:pPr>
              <w:pStyle w:val="TAL"/>
              <w:jc w:val="both"/>
              <w:rPr>
                <w:szCs w:val="18"/>
              </w:rPr>
            </w:pPr>
            <w:r w:rsidRPr="0069794B">
              <w:rPr>
                <w:szCs w:val="18"/>
              </w:rPr>
              <w:t>Non-seamless Offload indication: Permitted (WLAN SSID-a)</w:t>
            </w:r>
          </w:p>
        </w:tc>
        <w:tc>
          <w:tcPr>
            <w:tcW w:w="4645" w:type="dxa"/>
            <w:tcBorders>
              <w:top w:val="nil"/>
            </w:tcBorders>
          </w:tcPr>
          <w:p w14:paraId="00C83E5A" w14:textId="77777777" w:rsidR="009A71D0" w:rsidRPr="0069794B" w:rsidRDefault="009A71D0" w:rsidP="0069794B">
            <w:pPr>
              <w:pStyle w:val="TAL"/>
              <w:jc w:val="both"/>
              <w:rPr>
                <w:szCs w:val="18"/>
              </w:rPr>
            </w:pPr>
          </w:p>
          <w:p w14:paraId="1D0CC29D" w14:textId="77777777" w:rsidR="009A71D0" w:rsidRPr="0069794B" w:rsidRDefault="009A71D0" w:rsidP="0069794B">
            <w:pPr>
              <w:pStyle w:val="TAL"/>
              <w:jc w:val="both"/>
              <w:rPr>
                <w:szCs w:val="18"/>
              </w:rPr>
            </w:pPr>
            <w:r w:rsidRPr="0069794B">
              <w:rPr>
                <w:szCs w:val="18"/>
              </w:rPr>
              <w:t>If the PDU Session cannot be established, the traffic of App2 shall be directly offloaded to WLAN, if the UE is connected to a WLAN with SSID-a (based on the 2nd RSD)</w:t>
            </w:r>
          </w:p>
          <w:p w14:paraId="0D92B231" w14:textId="77777777" w:rsidR="009A71D0" w:rsidRPr="0069794B" w:rsidRDefault="009A71D0" w:rsidP="0069794B">
            <w:pPr>
              <w:pStyle w:val="TAL"/>
              <w:jc w:val="both"/>
              <w:rPr>
                <w:szCs w:val="18"/>
              </w:rPr>
            </w:pPr>
          </w:p>
        </w:tc>
      </w:tr>
      <w:tr w:rsidR="009A71D0" w:rsidRPr="003D4ABF" w14:paraId="60199B27" w14:textId="77777777" w:rsidTr="009A71D0">
        <w:trPr>
          <w:cantSplit/>
        </w:trPr>
        <w:tc>
          <w:tcPr>
            <w:tcW w:w="2030" w:type="dxa"/>
          </w:tcPr>
          <w:p w14:paraId="31386845" w14:textId="77777777" w:rsidR="009A71D0" w:rsidRPr="0069794B" w:rsidRDefault="009A71D0" w:rsidP="0069794B">
            <w:pPr>
              <w:pStyle w:val="TAL"/>
              <w:jc w:val="both"/>
              <w:rPr>
                <w:szCs w:val="18"/>
              </w:rPr>
            </w:pPr>
            <w:r w:rsidRPr="0069794B">
              <w:rPr>
                <w:szCs w:val="18"/>
              </w:rPr>
              <w:t>Rule Precedence =</w:t>
            </w:r>
            <w:r w:rsidR="0069794B" w:rsidRPr="0069794B">
              <w:rPr>
                <w:szCs w:val="18"/>
              </w:rPr>
              <w:t>3</w:t>
            </w:r>
          </w:p>
          <w:p w14:paraId="5C04E20D" w14:textId="77777777" w:rsidR="009A71D0" w:rsidRPr="0069794B" w:rsidRDefault="009A71D0" w:rsidP="0069794B">
            <w:pPr>
              <w:pStyle w:val="TAL"/>
              <w:jc w:val="both"/>
              <w:rPr>
                <w:szCs w:val="18"/>
              </w:rPr>
            </w:pPr>
          </w:p>
          <w:p w14:paraId="4260F566" w14:textId="77777777" w:rsidR="009A71D0" w:rsidRPr="0069794B" w:rsidRDefault="009A71D0" w:rsidP="0069794B">
            <w:pPr>
              <w:pStyle w:val="TAL"/>
              <w:jc w:val="both"/>
              <w:rPr>
                <w:szCs w:val="18"/>
              </w:rPr>
            </w:pPr>
            <w:r w:rsidRPr="0069794B">
              <w:rPr>
                <w:szCs w:val="18"/>
              </w:rPr>
              <w:t>Traffic Descriptor:</w:t>
            </w:r>
          </w:p>
          <w:p w14:paraId="1CB31A61" w14:textId="77777777" w:rsidR="009A71D0" w:rsidRPr="0069794B" w:rsidRDefault="009A71D0" w:rsidP="0069794B">
            <w:pPr>
              <w:pStyle w:val="TAL"/>
              <w:jc w:val="both"/>
              <w:rPr>
                <w:szCs w:val="18"/>
              </w:rPr>
            </w:pPr>
            <w:r w:rsidRPr="0069794B">
              <w:rPr>
                <w:szCs w:val="18"/>
              </w:rPr>
              <w:t>Application descriptor=App1</w:t>
            </w:r>
          </w:p>
          <w:p w14:paraId="1E07CA4A" w14:textId="77777777" w:rsidR="009A71D0" w:rsidRPr="0069794B" w:rsidRDefault="009A71D0" w:rsidP="0069794B">
            <w:pPr>
              <w:pStyle w:val="TAL"/>
              <w:jc w:val="both"/>
              <w:rPr>
                <w:szCs w:val="18"/>
              </w:rPr>
            </w:pPr>
          </w:p>
          <w:p w14:paraId="2BE84490" w14:textId="77777777" w:rsidR="009A71D0" w:rsidRPr="0069794B" w:rsidRDefault="009A71D0" w:rsidP="0069794B">
            <w:pPr>
              <w:pStyle w:val="TAL"/>
              <w:jc w:val="both"/>
              <w:rPr>
                <w:szCs w:val="18"/>
              </w:rPr>
            </w:pPr>
            <w:r w:rsidRPr="0069794B">
              <w:rPr>
                <w:szCs w:val="18"/>
              </w:rPr>
              <w:t>Connection Capabilities="internet", "supl"</w:t>
            </w:r>
          </w:p>
        </w:tc>
        <w:tc>
          <w:tcPr>
            <w:tcW w:w="3180" w:type="dxa"/>
          </w:tcPr>
          <w:p w14:paraId="089B0D53" w14:textId="77777777" w:rsidR="009A71D0" w:rsidRPr="0069794B" w:rsidRDefault="009A71D0" w:rsidP="0069794B">
            <w:pPr>
              <w:pStyle w:val="TAL"/>
              <w:jc w:val="both"/>
              <w:rPr>
                <w:szCs w:val="18"/>
              </w:rPr>
            </w:pPr>
            <w:r w:rsidRPr="0069794B">
              <w:rPr>
                <w:szCs w:val="18"/>
              </w:rPr>
              <w:t>Route Selection Descriptor Precedence =1</w:t>
            </w:r>
          </w:p>
          <w:p w14:paraId="3F5AE7CB" w14:textId="77777777" w:rsidR="009A71D0" w:rsidRPr="0069794B" w:rsidRDefault="009A71D0" w:rsidP="0069794B">
            <w:pPr>
              <w:pStyle w:val="TAL"/>
              <w:jc w:val="both"/>
              <w:rPr>
                <w:szCs w:val="18"/>
              </w:rPr>
            </w:pPr>
            <w:r w:rsidRPr="0069794B">
              <w:rPr>
                <w:szCs w:val="18"/>
              </w:rPr>
              <w:t>Network Slice Selection: S-NSSAI-a</w:t>
            </w:r>
          </w:p>
          <w:p w14:paraId="1D7B2AE5" w14:textId="77777777" w:rsidR="009A71D0" w:rsidRPr="0069794B" w:rsidRDefault="009A71D0" w:rsidP="0069794B">
            <w:pPr>
              <w:pStyle w:val="TAL"/>
              <w:jc w:val="both"/>
              <w:rPr>
                <w:szCs w:val="18"/>
              </w:rPr>
            </w:pPr>
            <w:r w:rsidRPr="0069794B">
              <w:rPr>
                <w:szCs w:val="18"/>
              </w:rPr>
              <w:t>DNN Selection: DNN_1</w:t>
            </w:r>
          </w:p>
          <w:p w14:paraId="192945FF" w14:textId="77777777" w:rsidR="009A71D0" w:rsidRPr="0069794B" w:rsidRDefault="009A71D0" w:rsidP="0069794B">
            <w:pPr>
              <w:pStyle w:val="TAL"/>
              <w:jc w:val="both"/>
              <w:rPr>
                <w:szCs w:val="18"/>
              </w:rPr>
            </w:pPr>
            <w:r w:rsidRPr="0069794B">
              <w:rPr>
                <w:szCs w:val="18"/>
              </w:rPr>
              <w:t>Access Type preference: Non-3GPP access</w:t>
            </w:r>
          </w:p>
        </w:tc>
        <w:tc>
          <w:tcPr>
            <w:tcW w:w="4645" w:type="dxa"/>
          </w:tcPr>
          <w:p w14:paraId="5F6F00F5" w14:textId="77777777" w:rsidR="009A71D0" w:rsidRPr="0069794B" w:rsidRDefault="009A71D0" w:rsidP="0069794B">
            <w:pPr>
              <w:pStyle w:val="TAL"/>
              <w:jc w:val="both"/>
              <w:rPr>
                <w:szCs w:val="18"/>
              </w:rPr>
            </w:pPr>
            <w:r w:rsidRPr="0069794B">
              <w:rPr>
                <w:szCs w:val="18"/>
              </w:rPr>
              <w:t>This URSP rule associates the application "App1" and the Connection Capabilities "internet" and "supl" with DNN_1, S-NSSAI-a over Non-3GPP access.</w:t>
            </w:r>
          </w:p>
          <w:p w14:paraId="40848F1F" w14:textId="77777777" w:rsidR="009A71D0" w:rsidRPr="0069794B" w:rsidRDefault="009A71D0" w:rsidP="0069794B">
            <w:pPr>
              <w:pStyle w:val="TAL"/>
              <w:jc w:val="both"/>
              <w:rPr>
                <w:szCs w:val="18"/>
              </w:rPr>
            </w:pPr>
          </w:p>
          <w:p w14:paraId="3873631E" w14:textId="77777777" w:rsidR="009A71D0" w:rsidRPr="0069794B" w:rsidRDefault="009A71D0" w:rsidP="0069794B">
            <w:pPr>
              <w:pStyle w:val="TAL"/>
              <w:jc w:val="both"/>
              <w:rPr>
                <w:szCs w:val="18"/>
              </w:rPr>
            </w:pPr>
            <w:r w:rsidRPr="0069794B">
              <w:rPr>
                <w:szCs w:val="18"/>
              </w:rPr>
              <w:t>It enforces the following routing policy:</w:t>
            </w:r>
          </w:p>
          <w:p w14:paraId="3DAE3AFC" w14:textId="77777777" w:rsidR="009A71D0" w:rsidRPr="0069794B" w:rsidRDefault="009A71D0" w:rsidP="0069794B">
            <w:pPr>
              <w:pStyle w:val="TAL"/>
              <w:jc w:val="both"/>
              <w:rPr>
                <w:szCs w:val="18"/>
              </w:rPr>
            </w:pPr>
            <w:r w:rsidRPr="0069794B">
              <w:rPr>
                <w:szCs w:val="18"/>
              </w:rPr>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9A71D0" w:rsidRPr="003D4ABF" w14:paraId="50859E64" w14:textId="77777777" w:rsidTr="0069794B">
        <w:trPr>
          <w:cantSplit/>
          <w:trHeight w:val="77"/>
        </w:trPr>
        <w:tc>
          <w:tcPr>
            <w:tcW w:w="2030" w:type="dxa"/>
          </w:tcPr>
          <w:p w14:paraId="51621D8E" w14:textId="77777777" w:rsidR="009A71D0" w:rsidRPr="0069794B" w:rsidRDefault="009A71D0" w:rsidP="0069794B">
            <w:pPr>
              <w:pStyle w:val="TAL"/>
              <w:jc w:val="both"/>
              <w:rPr>
                <w:szCs w:val="18"/>
              </w:rPr>
            </w:pPr>
            <w:r w:rsidRPr="0069794B">
              <w:rPr>
                <w:szCs w:val="18"/>
              </w:rPr>
              <w:t>Rule Precedence =</w:t>
            </w:r>
            <w:r w:rsidR="0069794B" w:rsidRPr="0069794B">
              <w:rPr>
                <w:szCs w:val="18"/>
              </w:rPr>
              <w:t>4</w:t>
            </w:r>
          </w:p>
          <w:p w14:paraId="3C14AA20" w14:textId="77777777" w:rsidR="009A71D0" w:rsidRPr="0069794B" w:rsidRDefault="009A71D0" w:rsidP="0069794B">
            <w:pPr>
              <w:pStyle w:val="TAL"/>
              <w:jc w:val="both"/>
              <w:rPr>
                <w:szCs w:val="18"/>
              </w:rPr>
            </w:pPr>
          </w:p>
          <w:p w14:paraId="7FCF69C9" w14:textId="77777777" w:rsidR="009A71D0" w:rsidRPr="0069794B" w:rsidRDefault="009A71D0" w:rsidP="0069794B">
            <w:pPr>
              <w:pStyle w:val="TAL"/>
              <w:jc w:val="both"/>
              <w:rPr>
                <w:szCs w:val="18"/>
              </w:rPr>
            </w:pPr>
            <w:r w:rsidRPr="0069794B">
              <w:rPr>
                <w:szCs w:val="18"/>
              </w:rPr>
              <w:t>Traffic Descriptor:</w:t>
            </w:r>
          </w:p>
          <w:p w14:paraId="531A2DE4" w14:textId="77777777" w:rsidR="009A71D0" w:rsidRPr="0069794B" w:rsidRDefault="009A71D0" w:rsidP="0069794B">
            <w:pPr>
              <w:pStyle w:val="TAL"/>
              <w:jc w:val="both"/>
              <w:rPr>
                <w:szCs w:val="18"/>
              </w:rPr>
            </w:pPr>
            <w:r w:rsidRPr="0069794B">
              <w:rPr>
                <w:szCs w:val="18"/>
              </w:rPr>
              <w:t>Application descriptor=App3</w:t>
            </w:r>
          </w:p>
          <w:p w14:paraId="2E5F76FF" w14:textId="77777777" w:rsidR="009A71D0" w:rsidRPr="0069794B" w:rsidRDefault="009A71D0" w:rsidP="0069794B">
            <w:pPr>
              <w:pStyle w:val="TAL"/>
              <w:jc w:val="both"/>
              <w:rPr>
                <w:szCs w:val="18"/>
              </w:rPr>
            </w:pPr>
          </w:p>
          <w:p w14:paraId="1F64CF15" w14:textId="77777777" w:rsidR="009A71D0" w:rsidRPr="0069794B" w:rsidRDefault="009A71D0" w:rsidP="0069794B">
            <w:pPr>
              <w:pStyle w:val="TAL"/>
              <w:jc w:val="both"/>
              <w:rPr>
                <w:szCs w:val="18"/>
              </w:rPr>
            </w:pPr>
            <w:r w:rsidRPr="0069794B">
              <w:rPr>
                <w:szCs w:val="18"/>
              </w:rPr>
              <w:t>Connection Capabilities="ims"</w:t>
            </w:r>
          </w:p>
        </w:tc>
        <w:tc>
          <w:tcPr>
            <w:tcW w:w="3180" w:type="dxa"/>
          </w:tcPr>
          <w:p w14:paraId="7969262D" w14:textId="77777777" w:rsidR="009A71D0" w:rsidRPr="0069794B" w:rsidRDefault="009A71D0" w:rsidP="0069794B">
            <w:pPr>
              <w:pStyle w:val="TAL"/>
              <w:jc w:val="both"/>
              <w:rPr>
                <w:szCs w:val="18"/>
              </w:rPr>
            </w:pPr>
            <w:r w:rsidRPr="0069794B">
              <w:rPr>
                <w:szCs w:val="18"/>
              </w:rPr>
              <w:t>Route Selection Descriptor Precedence =1</w:t>
            </w:r>
          </w:p>
          <w:p w14:paraId="51EA8C79" w14:textId="77777777" w:rsidR="009A71D0" w:rsidRPr="0069794B" w:rsidRDefault="009A71D0" w:rsidP="0069794B">
            <w:pPr>
              <w:pStyle w:val="TAL"/>
              <w:jc w:val="both"/>
              <w:rPr>
                <w:szCs w:val="18"/>
              </w:rPr>
            </w:pPr>
            <w:r w:rsidRPr="0069794B">
              <w:rPr>
                <w:szCs w:val="18"/>
              </w:rPr>
              <w:t>Network Slice Selection: S-NSSAI-c</w:t>
            </w:r>
          </w:p>
          <w:p w14:paraId="2E1BEF2D" w14:textId="77777777" w:rsidR="009A71D0" w:rsidRPr="0069794B" w:rsidRDefault="009A71D0" w:rsidP="0069794B">
            <w:pPr>
              <w:pStyle w:val="TAL"/>
              <w:jc w:val="both"/>
              <w:rPr>
                <w:szCs w:val="18"/>
              </w:rPr>
            </w:pPr>
            <w:r w:rsidRPr="0069794B">
              <w:rPr>
                <w:szCs w:val="18"/>
              </w:rPr>
              <w:t>DNN Selection: DNN_1</w:t>
            </w:r>
          </w:p>
          <w:p w14:paraId="00B35670" w14:textId="77777777" w:rsidR="009A71D0" w:rsidRPr="0069794B" w:rsidRDefault="009A71D0" w:rsidP="0069794B">
            <w:pPr>
              <w:pStyle w:val="TAL"/>
              <w:jc w:val="both"/>
              <w:rPr>
                <w:szCs w:val="18"/>
              </w:rPr>
            </w:pPr>
            <w:r w:rsidRPr="0069794B">
              <w:rPr>
                <w:szCs w:val="18"/>
              </w:rPr>
              <w:t>Access Type preference: Multi-Access</w:t>
            </w:r>
          </w:p>
        </w:tc>
        <w:tc>
          <w:tcPr>
            <w:tcW w:w="4645" w:type="dxa"/>
          </w:tcPr>
          <w:p w14:paraId="7B07A5EE" w14:textId="77777777" w:rsidR="009A71D0" w:rsidRPr="0069794B" w:rsidRDefault="009A71D0" w:rsidP="0069794B">
            <w:pPr>
              <w:pStyle w:val="TAL"/>
              <w:jc w:val="both"/>
              <w:rPr>
                <w:szCs w:val="18"/>
              </w:rPr>
            </w:pPr>
            <w:r w:rsidRPr="0069794B">
              <w:rPr>
                <w:szCs w:val="18"/>
              </w:rPr>
              <w:t>This URSP rule associates the application "App3" and the Connection Capability "ims" with DNN_1, S-NSSAI-c and multi-access connectivity.</w:t>
            </w:r>
          </w:p>
          <w:p w14:paraId="6F7591D9" w14:textId="77777777" w:rsidR="009A71D0" w:rsidRPr="0069794B" w:rsidRDefault="009A71D0" w:rsidP="0069794B">
            <w:pPr>
              <w:pStyle w:val="TAL"/>
              <w:jc w:val="both"/>
              <w:rPr>
                <w:szCs w:val="18"/>
              </w:rPr>
            </w:pPr>
          </w:p>
          <w:p w14:paraId="0C6916EA" w14:textId="77777777" w:rsidR="009A71D0" w:rsidRPr="0069794B" w:rsidRDefault="009A71D0" w:rsidP="0069794B">
            <w:pPr>
              <w:pStyle w:val="TAL"/>
              <w:jc w:val="both"/>
              <w:rPr>
                <w:szCs w:val="18"/>
              </w:rPr>
            </w:pPr>
            <w:r w:rsidRPr="0069794B">
              <w:rPr>
                <w:szCs w:val="18"/>
              </w:rPr>
              <w:t>It enforces the following routing policy:</w:t>
            </w:r>
          </w:p>
          <w:p w14:paraId="36A0C3D5" w14:textId="77777777" w:rsidR="009A71D0" w:rsidRPr="0069794B" w:rsidRDefault="009A71D0" w:rsidP="0069794B">
            <w:pPr>
              <w:pStyle w:val="TAL"/>
              <w:jc w:val="both"/>
              <w:rPr>
                <w:szCs w:val="18"/>
              </w:rPr>
            </w:pPr>
            <w:r w:rsidRPr="0069794B">
              <w:rPr>
                <w:szCs w:val="18"/>
              </w:rP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bl>
    <w:p w14:paraId="311A3E44" w14:textId="77777777" w:rsidR="0069794B" w:rsidRDefault="0069794B" w:rsidP="00DE4FAF"/>
    <w:p w14:paraId="56D38BAC" w14:textId="77777777" w:rsidR="00BE7755" w:rsidRDefault="00BE7755" w:rsidP="00BE7755">
      <w:pPr>
        <w:pStyle w:val="Heading2"/>
        <w:ind w:left="851" w:hanging="851"/>
      </w:pPr>
      <w:r w:rsidRPr="00D1696B">
        <w:t>3.</w:t>
      </w:r>
      <w:r>
        <w:t>2</w:t>
      </w:r>
      <w:r w:rsidRPr="00506640">
        <w:tab/>
      </w:r>
      <w:r>
        <w:tab/>
        <w:t>Network Slice Template (NEST)</w:t>
      </w:r>
    </w:p>
    <w:p w14:paraId="0CA21E94" w14:textId="77777777" w:rsidR="00BE7755" w:rsidRDefault="00BE7755" w:rsidP="00F62610">
      <w:pPr>
        <w:jc w:val="both"/>
      </w:pPr>
      <w:r>
        <w:t xml:space="preserve">With a large variety of emerging B2B &amp; B2B2C customers in the market, including enterprise customers, verticals, hyperscalers and application service providers, </w:t>
      </w:r>
      <w:r w:rsidR="00F62610">
        <w:t xml:space="preserve">it is fundamental for the operator to define a unified ability to interpret service requirements from different customers, and to represent them in a common language. In this regard, the GSMA has promoted the idea of having a reference slice blueprint called Generic network Slice Template (GST). The GST contains a set of attributes that allow the characterization of any network slice. A complete description of GST attributes is provided in </w:t>
      </w:r>
      <w:r w:rsidR="009443A5">
        <w:t xml:space="preserve">GSMA PRD NG.116 </w:t>
      </w:r>
      <w:r w:rsidR="00F62610">
        <w:t>[</w:t>
      </w:r>
      <w:r w:rsidR="009443A5">
        <w:t>3</w:t>
      </w:r>
      <w:r w:rsidR="00F62610">
        <w:t xml:space="preserve">]. </w:t>
      </w:r>
    </w:p>
    <w:p w14:paraId="427BC61E" w14:textId="77777777" w:rsidR="00C97862" w:rsidRDefault="00F62610" w:rsidP="00C97862">
      <w:pPr>
        <w:spacing w:after="60"/>
        <w:jc w:val="both"/>
      </w:pPr>
      <w:r>
        <w:t>A Network Slice Type (NEST) is the result of filling GST attributes with values according to service requirements. In essence, a NESTA is a filled-in version of a GST, and can be used for SLS definition. Different NESTs allow the description of different network slices. In [</w:t>
      </w:r>
      <w:r w:rsidR="009443A5">
        <w:t>3</w:t>
      </w:r>
      <w:r>
        <w:t xml:space="preserve">], GSMA </w:t>
      </w:r>
      <w:r w:rsidR="009443A5">
        <w:t>defines NESTs that address common use cases in the industry,</w:t>
      </w:r>
      <w:r w:rsidR="00C97862">
        <w:t xml:space="preserve"> and which are candidates for their availability on a global footprint (and therefore subjected to roaming). Table 3 provides </w:t>
      </w:r>
      <w:r w:rsidR="00A45911">
        <w:t>a simplified c</w:t>
      </w:r>
      <w:r w:rsidR="00C97862">
        <w:t>omparative analysis of</w:t>
      </w:r>
      <w:r w:rsidR="00A45911">
        <w:t xml:space="preserve"> the</w:t>
      </w:r>
      <w:r w:rsidR="00C97862">
        <w:t xml:space="preserve"> GSMA-defined NESTs</w:t>
      </w:r>
      <w:r w:rsidR="00A45911">
        <w:t xml:space="preserve">. The focus is on </w:t>
      </w:r>
      <w:r w:rsidR="00C01E63">
        <w:t xml:space="preserve">the following </w:t>
      </w:r>
      <w:r w:rsidR="00A45911">
        <w:t xml:space="preserve">attributes: </w:t>
      </w:r>
    </w:p>
    <w:p w14:paraId="216C4923" w14:textId="77777777" w:rsidR="00C01E63" w:rsidRDefault="00C97862" w:rsidP="00A45911">
      <w:pPr>
        <w:numPr>
          <w:ilvl w:val="0"/>
          <w:numId w:val="33"/>
        </w:numPr>
        <w:spacing w:after="60"/>
        <w:ind w:left="567" w:hanging="207"/>
        <w:jc w:val="both"/>
      </w:pPr>
      <w:r>
        <w:rPr>
          <w:b/>
          <w:bCs/>
        </w:rPr>
        <w:t>SST value</w:t>
      </w:r>
      <w:r>
        <w:t xml:space="preserve">: </w:t>
      </w:r>
      <w:r w:rsidR="00A45911">
        <w:t xml:space="preserve">for a slice specified by “NEST=X”, </w:t>
      </w:r>
      <w:r>
        <w:t xml:space="preserve">which is the standardized S-NSSAI </w:t>
      </w:r>
      <w:r w:rsidR="00A45911">
        <w:t>associated to this slice?</w:t>
      </w:r>
    </w:p>
    <w:p w14:paraId="523E8E31" w14:textId="77777777" w:rsidR="00A45911" w:rsidRDefault="00C01E63" w:rsidP="00A45911">
      <w:pPr>
        <w:numPr>
          <w:ilvl w:val="0"/>
          <w:numId w:val="33"/>
        </w:numPr>
        <w:spacing w:after="60"/>
        <w:ind w:left="567" w:hanging="207"/>
        <w:jc w:val="both"/>
      </w:pPr>
      <w:r>
        <w:rPr>
          <w:b/>
          <w:bCs/>
        </w:rPr>
        <w:t>SSC mode</w:t>
      </w:r>
      <w:r w:rsidRPr="00C01E63">
        <w:t>:</w:t>
      </w:r>
      <w:r>
        <w:t xml:space="preserve"> for a slice specified by “NEST=X”, which is the SSC mode that this slice must support? </w:t>
      </w:r>
    </w:p>
    <w:p w14:paraId="44E1DCC5" w14:textId="77777777" w:rsidR="00C97862" w:rsidRDefault="00C97862" w:rsidP="00A45911">
      <w:pPr>
        <w:numPr>
          <w:ilvl w:val="0"/>
          <w:numId w:val="33"/>
        </w:numPr>
        <w:spacing w:after="60"/>
        <w:ind w:left="567" w:hanging="207"/>
        <w:jc w:val="both"/>
      </w:pPr>
      <w:r>
        <w:rPr>
          <w:b/>
          <w:bCs/>
        </w:rPr>
        <w:t>Supported data network</w:t>
      </w:r>
      <w:r>
        <w:t xml:space="preserve">: </w:t>
      </w:r>
      <w:r w:rsidR="00A45911">
        <w:t xml:space="preserve">for a slice specified by “NEST=X”, </w:t>
      </w:r>
      <w:r>
        <w:t xml:space="preserve">which </w:t>
      </w:r>
      <w:r w:rsidR="00A45911">
        <w:t>is the</w:t>
      </w:r>
      <w:r>
        <w:t xml:space="preserve"> </w:t>
      </w:r>
      <w:r w:rsidR="00A45911">
        <w:t>data network list</w:t>
      </w:r>
      <w:r>
        <w:t xml:space="preserve"> </w:t>
      </w:r>
      <w:r w:rsidR="00A45911">
        <w:t xml:space="preserve">that this slice must support? </w:t>
      </w:r>
    </w:p>
    <w:p w14:paraId="27DF4BC8" w14:textId="77777777" w:rsidR="00C97862" w:rsidRDefault="00A45911" w:rsidP="00A45911">
      <w:pPr>
        <w:numPr>
          <w:ilvl w:val="0"/>
          <w:numId w:val="33"/>
        </w:numPr>
        <w:spacing w:after="60"/>
        <w:ind w:left="567" w:hanging="207"/>
        <w:jc w:val="both"/>
      </w:pPr>
      <w:r>
        <w:rPr>
          <w:b/>
          <w:bCs/>
        </w:rPr>
        <w:lastRenderedPageBreak/>
        <w:t>Slice quality of service</w:t>
      </w:r>
      <w:r w:rsidR="00C97862">
        <w:t>.</w:t>
      </w:r>
      <w:r>
        <w:t xml:space="preserve"> For a slice specified by “NEST=X”, which is the 3GPP 5QI list that this slice must support? </w:t>
      </w:r>
    </w:p>
    <w:p w14:paraId="3C6B05CF" w14:textId="77777777" w:rsidR="00C97862" w:rsidRDefault="00C97862" w:rsidP="00A45911">
      <w:pPr>
        <w:spacing w:after="60"/>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1279"/>
        <w:gridCol w:w="1559"/>
        <w:gridCol w:w="2231"/>
        <w:gridCol w:w="2129"/>
      </w:tblGrid>
      <w:tr w:rsidR="00C01E63" w14:paraId="5E2125C1" w14:textId="77777777" w:rsidTr="00C23685">
        <w:tc>
          <w:tcPr>
            <w:tcW w:w="2657" w:type="dxa"/>
            <w:shd w:val="clear" w:color="auto" w:fill="auto"/>
          </w:tcPr>
          <w:p w14:paraId="70CA9AFB" w14:textId="77777777" w:rsidR="00C01E63" w:rsidRDefault="00C01E63" w:rsidP="00C23685">
            <w:pPr>
              <w:spacing w:after="60"/>
              <w:jc w:val="both"/>
            </w:pPr>
            <w:r>
              <w:t>NEST (section in [1])</w:t>
            </w:r>
          </w:p>
        </w:tc>
        <w:tc>
          <w:tcPr>
            <w:tcW w:w="1279" w:type="dxa"/>
            <w:shd w:val="clear" w:color="auto" w:fill="auto"/>
          </w:tcPr>
          <w:p w14:paraId="27A885A6" w14:textId="77777777" w:rsidR="00C01E63" w:rsidRDefault="00C01E63" w:rsidP="00C23685">
            <w:pPr>
              <w:spacing w:after="60"/>
              <w:jc w:val="center"/>
            </w:pPr>
            <w:r>
              <w:t>SST value</w:t>
            </w:r>
          </w:p>
        </w:tc>
        <w:tc>
          <w:tcPr>
            <w:tcW w:w="1559" w:type="dxa"/>
            <w:shd w:val="clear" w:color="auto" w:fill="auto"/>
          </w:tcPr>
          <w:p w14:paraId="071BEB87" w14:textId="77777777" w:rsidR="00C01E63" w:rsidRDefault="00C01E63" w:rsidP="00C23685">
            <w:pPr>
              <w:spacing w:after="60"/>
              <w:jc w:val="center"/>
            </w:pPr>
            <w:r>
              <w:t>SSC mode</w:t>
            </w:r>
          </w:p>
        </w:tc>
        <w:tc>
          <w:tcPr>
            <w:tcW w:w="2231" w:type="dxa"/>
            <w:shd w:val="clear" w:color="auto" w:fill="auto"/>
          </w:tcPr>
          <w:p w14:paraId="552752B0" w14:textId="77777777" w:rsidR="00C01E63" w:rsidRDefault="00C01E63" w:rsidP="00C23685">
            <w:pPr>
              <w:spacing w:after="60"/>
              <w:jc w:val="both"/>
            </w:pPr>
            <w:r>
              <w:t>Supported data network</w:t>
            </w:r>
          </w:p>
        </w:tc>
        <w:tc>
          <w:tcPr>
            <w:tcW w:w="2129" w:type="dxa"/>
            <w:shd w:val="clear" w:color="auto" w:fill="auto"/>
          </w:tcPr>
          <w:p w14:paraId="609C1010" w14:textId="77777777" w:rsidR="00C01E63" w:rsidRDefault="00C01E63" w:rsidP="00C23685">
            <w:pPr>
              <w:spacing w:after="60"/>
              <w:jc w:val="both"/>
            </w:pPr>
            <w:r>
              <w:t>Slice quality of service</w:t>
            </w:r>
          </w:p>
        </w:tc>
      </w:tr>
      <w:tr w:rsidR="00C01E63" w14:paraId="580B436B" w14:textId="77777777" w:rsidTr="00C23685">
        <w:tc>
          <w:tcPr>
            <w:tcW w:w="2657" w:type="dxa"/>
            <w:shd w:val="clear" w:color="auto" w:fill="auto"/>
          </w:tcPr>
          <w:p w14:paraId="38B24530" w14:textId="77777777" w:rsidR="00C01E63" w:rsidRDefault="00C01E63" w:rsidP="00C23685">
            <w:pPr>
              <w:spacing w:after="60"/>
            </w:pPr>
            <w:r>
              <w:t>Enhanced Mobile Broadband with IMS support (4.1)</w:t>
            </w:r>
          </w:p>
        </w:tc>
        <w:tc>
          <w:tcPr>
            <w:tcW w:w="1279" w:type="dxa"/>
            <w:shd w:val="clear" w:color="auto" w:fill="auto"/>
          </w:tcPr>
          <w:p w14:paraId="2A1527BE" w14:textId="77777777" w:rsidR="00C01E63" w:rsidRDefault="00C01E63" w:rsidP="00C23685">
            <w:pPr>
              <w:spacing w:after="60"/>
              <w:jc w:val="center"/>
            </w:pPr>
            <w:r>
              <w:t>1 (eMBB)</w:t>
            </w:r>
          </w:p>
        </w:tc>
        <w:tc>
          <w:tcPr>
            <w:tcW w:w="1559" w:type="dxa"/>
            <w:shd w:val="clear" w:color="auto" w:fill="auto"/>
          </w:tcPr>
          <w:p w14:paraId="08A26DAF" w14:textId="77777777" w:rsidR="00C01E63" w:rsidRDefault="00C01E63" w:rsidP="00C23685">
            <w:pPr>
              <w:spacing w:after="60"/>
              <w:jc w:val="center"/>
            </w:pPr>
            <w:r>
              <w:t>1</w:t>
            </w:r>
          </w:p>
        </w:tc>
        <w:tc>
          <w:tcPr>
            <w:tcW w:w="2231" w:type="dxa"/>
            <w:shd w:val="clear" w:color="auto" w:fill="auto"/>
          </w:tcPr>
          <w:p w14:paraId="5A5674E4" w14:textId="77777777" w:rsidR="00C01E63" w:rsidRDefault="00C01E63" w:rsidP="00C23685">
            <w:pPr>
              <w:spacing w:after="60"/>
            </w:pPr>
            <w:r>
              <w:t xml:space="preserve">Internet DNN, </w:t>
            </w:r>
          </w:p>
          <w:p w14:paraId="41CF3003" w14:textId="77777777" w:rsidR="00C01E63" w:rsidRDefault="00C01E63" w:rsidP="00C23685">
            <w:pPr>
              <w:spacing w:after="60"/>
            </w:pPr>
            <w:r>
              <w:t>IMS</w:t>
            </w:r>
          </w:p>
        </w:tc>
        <w:tc>
          <w:tcPr>
            <w:tcW w:w="2129" w:type="dxa"/>
            <w:shd w:val="clear" w:color="auto" w:fill="auto"/>
          </w:tcPr>
          <w:p w14:paraId="4471AD1E" w14:textId="77777777" w:rsidR="00C01E63" w:rsidRDefault="00C01E63" w:rsidP="00C23685">
            <w:pPr>
              <w:spacing w:after="60"/>
            </w:pPr>
            <w:r>
              <w:t xml:space="preserve">3GPP 5QI = {1, 2, 5, 6, 7, 8, 9} </w:t>
            </w:r>
          </w:p>
        </w:tc>
      </w:tr>
      <w:tr w:rsidR="00C01E63" w:rsidRPr="00C23685" w14:paraId="47A6984E" w14:textId="77777777" w:rsidTr="00C23685">
        <w:tc>
          <w:tcPr>
            <w:tcW w:w="2657" w:type="dxa"/>
            <w:shd w:val="clear" w:color="auto" w:fill="auto"/>
          </w:tcPr>
          <w:p w14:paraId="432652D0" w14:textId="77777777" w:rsidR="00C01E63" w:rsidRPr="00C23685" w:rsidRDefault="00C01E63" w:rsidP="00C23685">
            <w:pPr>
              <w:spacing w:after="60"/>
              <w:rPr>
                <w:lang w:val="en-US"/>
              </w:rPr>
            </w:pPr>
            <w:r w:rsidRPr="00C23685">
              <w:rPr>
                <w:lang w:val="en-US"/>
              </w:rPr>
              <w:t>Ultra-reliable and ultra-low latency communication (4.2)</w:t>
            </w:r>
          </w:p>
        </w:tc>
        <w:tc>
          <w:tcPr>
            <w:tcW w:w="1279" w:type="dxa"/>
            <w:shd w:val="clear" w:color="auto" w:fill="auto"/>
          </w:tcPr>
          <w:p w14:paraId="3043C177" w14:textId="77777777" w:rsidR="00C01E63" w:rsidRPr="00C23685" w:rsidRDefault="00C01E63" w:rsidP="00C23685">
            <w:pPr>
              <w:spacing w:after="60"/>
              <w:jc w:val="center"/>
              <w:rPr>
                <w:lang w:val="en-US"/>
              </w:rPr>
            </w:pPr>
            <w:r w:rsidRPr="00C23685">
              <w:rPr>
                <w:lang w:val="en-US"/>
              </w:rPr>
              <w:t>2 (uRLLC)</w:t>
            </w:r>
          </w:p>
        </w:tc>
        <w:tc>
          <w:tcPr>
            <w:tcW w:w="1559" w:type="dxa"/>
            <w:shd w:val="clear" w:color="auto" w:fill="auto"/>
          </w:tcPr>
          <w:p w14:paraId="3261CC25" w14:textId="77777777" w:rsidR="00C01E63" w:rsidRPr="00C23685" w:rsidRDefault="00C01E63" w:rsidP="00C23685">
            <w:pPr>
              <w:spacing w:after="60"/>
              <w:jc w:val="center"/>
              <w:rPr>
                <w:lang w:val="en-US"/>
              </w:rPr>
            </w:pPr>
            <w:r w:rsidRPr="00C23685">
              <w:rPr>
                <w:lang w:val="en-US"/>
              </w:rPr>
              <w:t>1</w:t>
            </w:r>
          </w:p>
        </w:tc>
        <w:tc>
          <w:tcPr>
            <w:tcW w:w="2231" w:type="dxa"/>
            <w:shd w:val="clear" w:color="auto" w:fill="auto"/>
          </w:tcPr>
          <w:p w14:paraId="6CE18014" w14:textId="77777777" w:rsidR="00C01E63" w:rsidRPr="00C23685" w:rsidRDefault="00C01E63" w:rsidP="00C23685">
            <w:pPr>
              <w:spacing w:after="60"/>
              <w:rPr>
                <w:lang w:val="en-US"/>
              </w:rPr>
            </w:pPr>
            <w:r w:rsidRPr="00C23685">
              <w:rPr>
                <w:lang w:val="en-US"/>
              </w:rPr>
              <w:t>Not specified</w:t>
            </w:r>
          </w:p>
        </w:tc>
        <w:tc>
          <w:tcPr>
            <w:tcW w:w="2129" w:type="dxa"/>
            <w:shd w:val="clear" w:color="auto" w:fill="auto"/>
          </w:tcPr>
          <w:p w14:paraId="21FB7AE6" w14:textId="77777777" w:rsidR="00C01E63" w:rsidRPr="00C23685" w:rsidRDefault="00C01E63" w:rsidP="00C23685">
            <w:pPr>
              <w:spacing w:after="60"/>
              <w:rPr>
                <w:lang w:val="en-US"/>
              </w:rPr>
            </w:pPr>
            <w:r w:rsidRPr="00C23685">
              <w:rPr>
                <w:lang w:val="en-US"/>
              </w:rPr>
              <w:t>3GPP 5QI = 82</w:t>
            </w:r>
          </w:p>
        </w:tc>
      </w:tr>
      <w:tr w:rsidR="00C01E63" w:rsidRPr="00C23685" w14:paraId="4757D632" w14:textId="77777777" w:rsidTr="00C23685">
        <w:tc>
          <w:tcPr>
            <w:tcW w:w="2657" w:type="dxa"/>
            <w:shd w:val="clear" w:color="auto" w:fill="auto"/>
          </w:tcPr>
          <w:p w14:paraId="5D2DBE81" w14:textId="77777777" w:rsidR="00C01E63" w:rsidRPr="00C23685" w:rsidRDefault="00C01E63" w:rsidP="00C23685">
            <w:pPr>
              <w:spacing w:after="60"/>
              <w:rPr>
                <w:lang w:val="en-US"/>
              </w:rPr>
            </w:pPr>
            <w:r w:rsidRPr="00C23685">
              <w:rPr>
                <w:lang w:val="en-US"/>
              </w:rPr>
              <w:t>Massive IoT (4.3)</w:t>
            </w:r>
          </w:p>
        </w:tc>
        <w:tc>
          <w:tcPr>
            <w:tcW w:w="1279" w:type="dxa"/>
            <w:shd w:val="clear" w:color="auto" w:fill="auto"/>
          </w:tcPr>
          <w:p w14:paraId="3EF2305B" w14:textId="77777777" w:rsidR="00C01E63" w:rsidRPr="00C23685" w:rsidRDefault="00C01E63" w:rsidP="00C23685">
            <w:pPr>
              <w:spacing w:after="60"/>
              <w:jc w:val="center"/>
              <w:rPr>
                <w:lang w:val="en-US"/>
              </w:rPr>
            </w:pPr>
            <w:r w:rsidRPr="00C23685">
              <w:rPr>
                <w:lang w:val="en-US"/>
              </w:rPr>
              <w:t>3 (mIoT)</w:t>
            </w:r>
          </w:p>
        </w:tc>
        <w:tc>
          <w:tcPr>
            <w:tcW w:w="1559" w:type="dxa"/>
            <w:shd w:val="clear" w:color="auto" w:fill="auto"/>
          </w:tcPr>
          <w:p w14:paraId="6C35F690" w14:textId="77777777" w:rsidR="00C01E63" w:rsidRPr="00C23685" w:rsidRDefault="00C01E63" w:rsidP="00C23685">
            <w:pPr>
              <w:spacing w:after="60"/>
              <w:jc w:val="center"/>
              <w:rPr>
                <w:lang w:val="en-US"/>
              </w:rPr>
            </w:pPr>
            <w:r w:rsidRPr="00C23685">
              <w:rPr>
                <w:lang w:val="en-US"/>
              </w:rPr>
              <w:t>Not specified</w:t>
            </w:r>
          </w:p>
        </w:tc>
        <w:tc>
          <w:tcPr>
            <w:tcW w:w="2231" w:type="dxa"/>
            <w:shd w:val="clear" w:color="auto" w:fill="auto"/>
          </w:tcPr>
          <w:p w14:paraId="6D40D48B" w14:textId="77777777" w:rsidR="00C01E63" w:rsidRPr="00C23685" w:rsidRDefault="00C01E63" w:rsidP="00C23685">
            <w:pPr>
              <w:spacing w:after="60"/>
              <w:rPr>
                <w:lang w:val="en-US"/>
              </w:rPr>
            </w:pPr>
            <w:r w:rsidRPr="00C23685">
              <w:rPr>
                <w:lang w:val="en-US"/>
              </w:rPr>
              <w:t>Not specified</w:t>
            </w:r>
          </w:p>
        </w:tc>
        <w:tc>
          <w:tcPr>
            <w:tcW w:w="2129" w:type="dxa"/>
            <w:shd w:val="clear" w:color="auto" w:fill="auto"/>
          </w:tcPr>
          <w:p w14:paraId="6B26B76E" w14:textId="77777777" w:rsidR="00C01E63" w:rsidRPr="00C23685" w:rsidRDefault="00C01E63" w:rsidP="00C23685">
            <w:pPr>
              <w:spacing w:after="60"/>
              <w:rPr>
                <w:lang w:val="en-US"/>
              </w:rPr>
            </w:pPr>
            <w:r w:rsidRPr="00C23685">
              <w:rPr>
                <w:lang w:val="en-US"/>
              </w:rPr>
              <w:t>3GPP 5QI = 9</w:t>
            </w:r>
          </w:p>
        </w:tc>
      </w:tr>
      <w:tr w:rsidR="00C01E63" w:rsidRPr="00C23685" w14:paraId="23DD440C" w14:textId="77777777" w:rsidTr="00C23685">
        <w:tc>
          <w:tcPr>
            <w:tcW w:w="2657" w:type="dxa"/>
            <w:shd w:val="clear" w:color="auto" w:fill="auto"/>
          </w:tcPr>
          <w:p w14:paraId="0FC110E9" w14:textId="77777777" w:rsidR="00C01E63" w:rsidRPr="00C23685" w:rsidRDefault="00C01E63" w:rsidP="00C23685">
            <w:pPr>
              <w:spacing w:after="60"/>
              <w:rPr>
                <w:lang w:val="en-US"/>
              </w:rPr>
            </w:pPr>
            <w:r w:rsidRPr="00C23685">
              <w:rPr>
                <w:lang w:val="en-US"/>
              </w:rPr>
              <w:t>High-Performance Machine-Type</w:t>
            </w:r>
          </w:p>
          <w:p w14:paraId="7CB27ED3" w14:textId="77777777" w:rsidR="00C01E63" w:rsidRPr="00C23685" w:rsidRDefault="00C01E63" w:rsidP="00C23685">
            <w:pPr>
              <w:spacing w:after="60"/>
              <w:rPr>
                <w:lang w:val="en-US"/>
              </w:rPr>
            </w:pPr>
            <w:r w:rsidRPr="00C23685">
              <w:rPr>
                <w:lang w:val="en-US"/>
              </w:rPr>
              <w:t>Communication (4.4)</w:t>
            </w:r>
          </w:p>
        </w:tc>
        <w:tc>
          <w:tcPr>
            <w:tcW w:w="1279" w:type="dxa"/>
            <w:shd w:val="clear" w:color="auto" w:fill="auto"/>
          </w:tcPr>
          <w:p w14:paraId="66B87018" w14:textId="77777777" w:rsidR="00C01E63" w:rsidRPr="00C23685" w:rsidRDefault="00C01E63" w:rsidP="00C23685">
            <w:pPr>
              <w:spacing w:after="60"/>
              <w:jc w:val="center"/>
              <w:rPr>
                <w:lang w:val="en-US"/>
              </w:rPr>
            </w:pPr>
            <w:r w:rsidRPr="00C23685">
              <w:rPr>
                <w:lang w:val="en-US"/>
              </w:rPr>
              <w:t>5 (HMTC)</w:t>
            </w:r>
          </w:p>
        </w:tc>
        <w:tc>
          <w:tcPr>
            <w:tcW w:w="1559" w:type="dxa"/>
            <w:shd w:val="clear" w:color="auto" w:fill="auto"/>
          </w:tcPr>
          <w:p w14:paraId="4CB123E8" w14:textId="77777777" w:rsidR="00C01E63" w:rsidRPr="00C23685" w:rsidRDefault="00C01E63" w:rsidP="00C23685">
            <w:pPr>
              <w:spacing w:after="60"/>
              <w:jc w:val="center"/>
              <w:rPr>
                <w:lang w:val="en-US"/>
              </w:rPr>
            </w:pPr>
            <w:r w:rsidRPr="00C23685">
              <w:rPr>
                <w:lang w:val="en-US"/>
              </w:rPr>
              <w:t>Not specified</w:t>
            </w:r>
          </w:p>
        </w:tc>
        <w:tc>
          <w:tcPr>
            <w:tcW w:w="2231" w:type="dxa"/>
            <w:shd w:val="clear" w:color="auto" w:fill="auto"/>
          </w:tcPr>
          <w:p w14:paraId="42BB574B" w14:textId="77777777" w:rsidR="00C01E63" w:rsidRPr="00C23685" w:rsidRDefault="00C01E63" w:rsidP="00C23685">
            <w:pPr>
              <w:spacing w:after="60"/>
              <w:rPr>
                <w:lang w:val="en-US"/>
              </w:rPr>
            </w:pPr>
            <w:r w:rsidRPr="00C23685">
              <w:rPr>
                <w:lang w:val="en-US"/>
              </w:rPr>
              <w:t>Not specified</w:t>
            </w:r>
          </w:p>
        </w:tc>
        <w:tc>
          <w:tcPr>
            <w:tcW w:w="2129" w:type="dxa"/>
            <w:shd w:val="clear" w:color="auto" w:fill="auto"/>
          </w:tcPr>
          <w:p w14:paraId="2810B42F" w14:textId="77777777" w:rsidR="00C01E63" w:rsidRPr="00C23685" w:rsidRDefault="00C01E63" w:rsidP="00C23685">
            <w:pPr>
              <w:spacing w:after="60"/>
              <w:rPr>
                <w:lang w:val="en-US"/>
              </w:rPr>
            </w:pPr>
            <w:r w:rsidRPr="00C23685">
              <w:rPr>
                <w:lang w:val="en-US"/>
              </w:rPr>
              <w:t>3GPP 5QI = 83</w:t>
            </w:r>
          </w:p>
        </w:tc>
      </w:tr>
    </w:tbl>
    <w:p w14:paraId="7A883315" w14:textId="77777777" w:rsidR="009443A5" w:rsidRDefault="009443A5" w:rsidP="00F62610">
      <w:pPr>
        <w:jc w:val="both"/>
      </w:pPr>
    </w:p>
    <w:p w14:paraId="561CABB5" w14:textId="77777777" w:rsidR="00D67A0C" w:rsidRDefault="0069794B" w:rsidP="00D67A0C">
      <w:pPr>
        <w:pStyle w:val="Heading2"/>
        <w:numPr>
          <w:ilvl w:val="1"/>
          <w:numId w:val="37"/>
        </w:numPr>
      </w:pPr>
      <w:r>
        <w:t xml:space="preserve">On the relationship of URSP </w:t>
      </w:r>
      <w:r w:rsidR="00D0606A">
        <w:t xml:space="preserve">rule </w:t>
      </w:r>
      <w:r>
        <w:t>with NEST</w:t>
      </w:r>
    </w:p>
    <w:p w14:paraId="24F41AFE" w14:textId="77777777" w:rsidR="00C01E63" w:rsidRDefault="00D0606A" w:rsidP="00D0606A">
      <w:pPr>
        <w:spacing w:after="60"/>
        <w:jc w:val="both"/>
        <w:rPr>
          <w:b/>
          <w:bCs/>
        </w:rPr>
      </w:pPr>
      <w:r w:rsidRPr="00D0606A">
        <w:rPr>
          <w:b/>
          <w:bCs/>
        </w:rPr>
        <w:t>Observation 1</w:t>
      </w:r>
    </w:p>
    <w:p w14:paraId="43BC4CC1" w14:textId="77777777" w:rsidR="00883BE5" w:rsidRDefault="00D67A0C" w:rsidP="00283610">
      <w:pPr>
        <w:jc w:val="both"/>
      </w:pPr>
      <w:r>
        <w:t xml:space="preserve">Upon receiving the connection request from a client application, </w:t>
      </w:r>
      <w:r w:rsidR="006B3539">
        <w:t>an applicable</w:t>
      </w:r>
      <w:r>
        <w:t xml:space="preserve"> URSP rule could be found (via its TD) that would then indicate (via its RSD) </w:t>
      </w:r>
      <w:r w:rsidR="00D0606A">
        <w:t xml:space="preserve">the connectivity parameters to be used for the PDU session for that connection. </w:t>
      </w:r>
      <w:r w:rsidR="00C01E63">
        <w:t>Examples of these connectivity include SSC</w:t>
      </w:r>
      <w:r w:rsidR="004A6FAA">
        <w:t xml:space="preserve"> mode, DNN and S-NSSAI (see Table 2 and 3). </w:t>
      </w:r>
    </w:p>
    <w:p w14:paraId="29D950B8" w14:textId="77777777" w:rsidR="006B3539" w:rsidRDefault="00604064" w:rsidP="00283610">
      <w:pPr>
        <w:jc w:val="both"/>
      </w:pPr>
      <w:r>
        <w:t>When the</w:t>
      </w:r>
      <w:r w:rsidR="004A6FAA">
        <w:t xml:space="preserve"> RSD </w:t>
      </w:r>
      <w:r>
        <w:t xml:space="preserve">of the </w:t>
      </w:r>
      <w:r w:rsidR="006B3539">
        <w:t>applicable</w:t>
      </w:r>
      <w:r>
        <w:t xml:space="preserve"> rule does not specify the S-NSSAI, then</w:t>
      </w:r>
      <w:r w:rsidR="006B3539">
        <w:t xml:space="preserve"> it means that the </w:t>
      </w:r>
      <w:r w:rsidR="00283610">
        <w:t xml:space="preserve">target </w:t>
      </w:r>
      <w:r w:rsidR="006B3539">
        <w:t xml:space="preserve">PDU session is not allocated to a slice. </w:t>
      </w:r>
    </w:p>
    <w:p w14:paraId="10FA7D10" w14:textId="77777777" w:rsidR="006B3539" w:rsidRDefault="00604064" w:rsidP="00283610">
      <w:pPr>
        <w:jc w:val="both"/>
      </w:pPr>
      <w:r>
        <w:t xml:space="preserve">When the RSD of the </w:t>
      </w:r>
      <w:r w:rsidR="00A3045F">
        <w:t>applicable</w:t>
      </w:r>
      <w:r>
        <w:t xml:space="preserve"> rule specifies a S-NSSAI, </w:t>
      </w:r>
      <w:r w:rsidR="006B3539">
        <w:t xml:space="preserve">then it means that the </w:t>
      </w:r>
      <w:r w:rsidR="00283610">
        <w:t>target</w:t>
      </w:r>
      <w:r w:rsidR="006B3539">
        <w:t xml:space="preserve"> PDU session is allocated to a 3GPP 5G slice. The characteristics of this slice can be represented using a NEST, either as a GSMA-defined NEST (see Table 4) or as an operator-specific NEST.</w:t>
      </w:r>
    </w:p>
    <w:p w14:paraId="749C7699" w14:textId="77777777" w:rsidR="00283610" w:rsidRDefault="00283610" w:rsidP="00283610">
      <w:pPr>
        <w:spacing w:after="60"/>
        <w:jc w:val="both"/>
      </w:pPr>
      <w:r>
        <w:t>NOTE 1: The target PDU session represents the PDU session onto which the application traffic is routed.</w:t>
      </w:r>
    </w:p>
    <w:p w14:paraId="317EB6BB" w14:textId="77777777" w:rsidR="00925B0C" w:rsidRDefault="00283610" w:rsidP="00925B0C">
      <w:pPr>
        <w:jc w:val="both"/>
      </w:pPr>
      <w:r>
        <w:t xml:space="preserve">NOTE 2: As defined in clause 3.1, the target PDU session can be an already established PDU session or a new PDU session. </w:t>
      </w:r>
    </w:p>
    <w:p w14:paraId="6534F42E" w14:textId="77777777" w:rsidR="006B3539" w:rsidRPr="00C01E63" w:rsidRDefault="006B3539" w:rsidP="006B3539">
      <w:pPr>
        <w:spacing w:after="60"/>
        <w:jc w:val="both"/>
      </w:pPr>
      <w:r w:rsidRPr="00D0606A">
        <w:rPr>
          <w:b/>
          <w:bCs/>
        </w:rPr>
        <w:t>Observation 2</w:t>
      </w:r>
    </w:p>
    <w:p w14:paraId="3B887728" w14:textId="77777777" w:rsidR="00883BE5" w:rsidRDefault="00925B0C" w:rsidP="00516DEB">
      <w:pPr>
        <w:spacing w:after="60"/>
        <w:jc w:val="both"/>
      </w:pPr>
      <w:r>
        <w:t>If</w:t>
      </w:r>
      <w:r w:rsidR="00516DEB">
        <w:t xml:space="preserve"> </w:t>
      </w:r>
      <w:r w:rsidR="004A6FAA">
        <w:t xml:space="preserve">the RSD of the matching rule specifies the S-NSSAI </w:t>
      </w:r>
      <w:r w:rsidR="00604064">
        <w:t>that is compliant</w:t>
      </w:r>
      <w:r w:rsidR="004A6FAA">
        <w:t xml:space="preserve"> with the GSMA-defined NEST</w:t>
      </w:r>
      <w:r w:rsidR="006B3539">
        <w:t xml:space="preserve">, then it is obvious that the </w:t>
      </w:r>
      <w:r w:rsidR="00283610">
        <w:t xml:space="preserve">target </w:t>
      </w:r>
      <w:r w:rsidR="006B3539">
        <w:t xml:space="preserve">PDU session </w:t>
      </w:r>
      <w:r w:rsidR="00283610">
        <w:t>can be associated to any of the 5QI</w:t>
      </w:r>
      <w:r w:rsidR="00516DEB">
        <w:t xml:space="preserve">s </w:t>
      </w:r>
      <w:r w:rsidR="00283610">
        <w:t xml:space="preserve">supported by that NEST (see Table 4). </w:t>
      </w:r>
      <w:r w:rsidR="00516DEB">
        <w:t xml:space="preserve">When the application gets executed, a QoS Flow using an appropriate 5QI would have to be established on that PDU session. When the application completes execution, the QoS Flow would have to be removed. There are various signalling mecahnisms in 3GPP to indicate to the network when to establish or remove a QoS Flow. Examples: </w:t>
      </w:r>
    </w:p>
    <w:p w14:paraId="7D500954" w14:textId="77777777" w:rsidR="00516DEB" w:rsidRPr="00516DEB" w:rsidRDefault="00516DEB" w:rsidP="00516DEB">
      <w:pPr>
        <w:numPr>
          <w:ilvl w:val="0"/>
          <w:numId w:val="42"/>
        </w:numPr>
        <w:spacing w:after="60"/>
        <w:ind w:left="567" w:hanging="207"/>
        <w:jc w:val="both"/>
      </w:pPr>
      <w:r>
        <w:t>If the RSD of the matching rule specifies a S-NSSAI with SST=2, then the slice can be represented with NEST for “</w:t>
      </w:r>
      <w:r w:rsidRPr="009A71D0">
        <w:rPr>
          <w:lang w:val="en-US"/>
        </w:rPr>
        <w:t>Ultra-reliable and ultra-low latency communication</w:t>
      </w:r>
      <w:r>
        <w:rPr>
          <w:lang w:val="en-US"/>
        </w:rPr>
        <w:t xml:space="preserve">”. In such a case, the target PDU session can establish a QoS Flow with 5QI = 82. </w:t>
      </w:r>
    </w:p>
    <w:p w14:paraId="0282C684" w14:textId="77777777" w:rsidR="00516DEB" w:rsidRPr="00516DEB" w:rsidRDefault="00516DEB" w:rsidP="00516DEB">
      <w:pPr>
        <w:numPr>
          <w:ilvl w:val="0"/>
          <w:numId w:val="42"/>
        </w:numPr>
        <w:spacing w:after="60"/>
        <w:ind w:left="567" w:hanging="207"/>
        <w:jc w:val="both"/>
      </w:pPr>
      <w:r>
        <w:t>If the RSD of the matching rule specifies a S-NSSAI with SST=1, then the slice can be represented with NEST for “</w:t>
      </w:r>
      <w:r>
        <w:rPr>
          <w:lang w:val="en-US"/>
        </w:rPr>
        <w:t xml:space="preserve">enhanced Mobile Broadband with IMS support”. In such a case, the target PDU session can establish a QoS Flow with any of the following 5QI values: 1, 2, 5, 6, 7, 8 or 9.  </w:t>
      </w:r>
    </w:p>
    <w:p w14:paraId="6E06781D" w14:textId="77777777" w:rsidR="00883BE5" w:rsidRDefault="00883BE5" w:rsidP="004A6FAA">
      <w:pPr>
        <w:spacing w:after="60"/>
        <w:jc w:val="both"/>
      </w:pPr>
    </w:p>
    <w:p w14:paraId="093AD94A" w14:textId="77777777" w:rsidR="00516DEB" w:rsidRDefault="00925B0C" w:rsidP="00516DEB">
      <w:pPr>
        <w:spacing w:after="60"/>
        <w:jc w:val="both"/>
      </w:pPr>
      <w:r>
        <w:t xml:space="preserve">If </w:t>
      </w:r>
      <w:r w:rsidR="00516DEB">
        <w:t xml:space="preserve">the RSD specifies S-NSSAI of a slice not specified by the GSMA-defined NEST, then only the operator knows what </w:t>
      </w:r>
      <w:r>
        <w:t xml:space="preserve">are the possible 5QIs the target PDU session can be associated with. The operator will specify these possible 5QIs in the operator-defined NEST. </w:t>
      </w:r>
    </w:p>
    <w:p w14:paraId="31AEB3E4" w14:textId="77777777" w:rsidR="00516DEB" w:rsidRDefault="00516DEB" w:rsidP="004A6FAA">
      <w:pPr>
        <w:spacing w:after="60"/>
        <w:jc w:val="both"/>
      </w:pPr>
    </w:p>
    <w:p w14:paraId="1637FAA9" w14:textId="77777777" w:rsidR="00925B0C" w:rsidRDefault="00925B0C" w:rsidP="00925B0C">
      <w:pPr>
        <w:pStyle w:val="Heading2"/>
        <w:numPr>
          <w:ilvl w:val="1"/>
          <w:numId w:val="37"/>
        </w:numPr>
      </w:pPr>
      <w:r>
        <w:t xml:space="preserve">On the relationship with </w:t>
      </w:r>
      <w:r>
        <w:rPr>
          <w:rFonts w:ascii="Courier New" w:hAnsi="Courier New" w:cs="Courier New"/>
        </w:rPr>
        <w:t>Se</w:t>
      </w:r>
      <w:r w:rsidRPr="00343D39">
        <w:rPr>
          <w:rFonts w:ascii="Courier New" w:hAnsi="Courier New" w:cs="Courier New"/>
        </w:rPr>
        <w:t>rviceProfile</w:t>
      </w:r>
      <w:r>
        <w:t xml:space="preserve"> with NEST</w:t>
      </w:r>
    </w:p>
    <w:p w14:paraId="7C97EE26" w14:textId="77777777" w:rsidR="007F4CD3" w:rsidRDefault="007F4CD3" w:rsidP="007F4CD3">
      <w:pPr>
        <w:jc w:val="both"/>
      </w:pPr>
      <w:r>
        <w:t>Clause L.2 from 3GPP TS 28.541 [4] notes the following: “</w:t>
      </w:r>
      <w:r>
        <w:rPr>
          <w:lang w:eastAsia="zh-CN"/>
        </w:rPr>
        <w:t xml:space="preserve">the GST parameters are used as input to </w:t>
      </w:r>
      <w:r>
        <w:rPr>
          <w:rFonts w:ascii="Courier New" w:hAnsi="Courier New" w:cs="Courier New"/>
          <w:lang w:eastAsia="zh-CN"/>
        </w:rPr>
        <w:t>ServiceProfile.</w:t>
      </w:r>
      <w:r>
        <w:rPr>
          <w:lang w:eastAsia="zh-CN"/>
        </w:rPr>
        <w:t xml:space="preserve"> </w:t>
      </w:r>
      <w:r>
        <w:rPr>
          <w:color w:val="000000"/>
        </w:rPr>
        <w:t xml:space="preserve">The </w:t>
      </w:r>
      <w:r>
        <w:rPr>
          <w:rFonts w:ascii="Courier New" w:hAnsi="Courier New" w:cs="Courier New"/>
          <w:color w:val="000000"/>
        </w:rPr>
        <w:t>ServiceProfile</w:t>
      </w:r>
      <w:r w:rsidRPr="000C0D25">
        <w:t xml:space="preserve"> which defines the service requirements </w:t>
      </w:r>
      <w:r>
        <w:t xml:space="preserve">related to a particular Network Slice Customer (NSC), is translated into the </w:t>
      </w:r>
      <w:r w:rsidRPr="00D5564D">
        <w:rPr>
          <w:rFonts w:ascii="Courier New" w:hAnsi="Courier New" w:cs="Courier New"/>
        </w:rPr>
        <w:t>SliceProfile</w:t>
      </w:r>
      <w:r>
        <w:t xml:space="preserve">”. These ideas are pictured in the figure below, which corresponds to Figure L.2.1 in [4]. </w:t>
      </w:r>
    </w:p>
    <w:p w14:paraId="6B980FF4" w14:textId="77777777" w:rsidR="007F4CD3" w:rsidRDefault="007F4CD3" w:rsidP="007F4CD3"/>
    <w:bookmarkStart w:id="0" w:name="_MON_1717414227"/>
    <w:bookmarkEnd w:id="0"/>
    <w:p w14:paraId="43A8F010" w14:textId="77777777" w:rsidR="00925B0C" w:rsidRDefault="00A40E7E" w:rsidP="007F4CD3">
      <w:r>
        <w:rPr>
          <w:noProof/>
        </w:rPr>
      </w:r>
      <w:r w:rsidR="00A40E7E">
        <w:rPr>
          <w:noProof/>
        </w:rPr>
        <w:object w:dxaOrig="9030" w:dyaOrig="4204" w14:anchorId="0362A171">
          <v:shape id="_x0000_i1026" type="#_x0000_t75" alt="" style="width:450.4pt;height:208.45pt;mso-width-percent:0;mso-height-percent:0;mso-width-percent:0;mso-height-percent:0" o:ole="">
            <v:imagedata r:id="rId9" o:title=""/>
          </v:shape>
          <o:OLEObject Type="Embed" ProgID="Word.Document.12" ShapeID="_x0000_i1026" DrawAspect="Content" ObjectID="_1738176020" r:id="rId10">
            <o:FieldCodes>\s</o:FieldCodes>
          </o:OLEObject>
        </w:object>
      </w:r>
    </w:p>
    <w:p w14:paraId="430E695C" w14:textId="77777777" w:rsidR="005D2014" w:rsidRPr="00C01E63" w:rsidRDefault="005D2014" w:rsidP="005D2014">
      <w:pPr>
        <w:spacing w:after="60"/>
        <w:jc w:val="both"/>
      </w:pPr>
      <w:r w:rsidRPr="00D0606A">
        <w:rPr>
          <w:b/>
          <w:bCs/>
        </w:rPr>
        <w:t xml:space="preserve">Observation </w:t>
      </w:r>
      <w:r>
        <w:rPr>
          <w:b/>
          <w:bCs/>
        </w:rPr>
        <w:t>1</w:t>
      </w:r>
    </w:p>
    <w:p w14:paraId="1AECB635" w14:textId="77777777" w:rsidR="00933203" w:rsidRDefault="007F4CD3" w:rsidP="005D2014">
      <w:pPr>
        <w:pStyle w:val="TH"/>
        <w:jc w:val="left"/>
        <w:rPr>
          <w:rFonts w:ascii="Times New Roman" w:hAnsi="Times New Roman"/>
          <w:b w:val="0"/>
          <w:bCs/>
          <w:sz w:val="22"/>
          <w:szCs w:val="22"/>
          <w:lang w:eastAsia="zh-CN"/>
        </w:rPr>
      </w:pPr>
      <w:r>
        <w:rPr>
          <w:rFonts w:ascii="Times New Roman" w:hAnsi="Times New Roman"/>
          <w:b w:val="0"/>
          <w:bCs/>
        </w:rPr>
        <w:t>If we take a close look at the</w:t>
      </w:r>
      <w:r w:rsidRPr="007F4CD3">
        <w:rPr>
          <w:rFonts w:ascii="Times New Roman" w:hAnsi="Times New Roman"/>
          <w:b w:val="0"/>
          <w:bCs/>
        </w:rPr>
        <w:t xml:space="preserve"> </w:t>
      </w:r>
      <w:r w:rsidRPr="007F4CD3">
        <w:rPr>
          <w:rFonts w:ascii="Courier New" w:hAnsi="Courier New" w:cs="Courier New"/>
          <w:b w:val="0"/>
          <w:bCs/>
          <w:lang w:eastAsia="zh-CN"/>
        </w:rPr>
        <w:t>ServiceProfile</w:t>
      </w:r>
      <w:r>
        <w:rPr>
          <w:rFonts w:ascii="Times New Roman" w:hAnsi="Times New Roman"/>
          <w:b w:val="0"/>
          <w:bCs/>
          <w:lang w:eastAsia="zh-CN"/>
        </w:rPr>
        <w:t xml:space="preserve"> attributes (see clause 6.3.3 in [4]), we can realize that most of them </w:t>
      </w:r>
      <w:r w:rsidR="005D2014">
        <w:rPr>
          <w:rFonts w:ascii="Times New Roman" w:hAnsi="Times New Roman"/>
          <w:b w:val="0"/>
          <w:bCs/>
          <w:lang w:eastAsia="zh-CN"/>
        </w:rPr>
        <w:t>map 1:1 with</w:t>
      </w:r>
      <w:r>
        <w:rPr>
          <w:rFonts w:ascii="Times New Roman" w:hAnsi="Times New Roman"/>
          <w:b w:val="0"/>
          <w:bCs/>
          <w:lang w:eastAsia="zh-CN"/>
        </w:rPr>
        <w:t xml:space="preserve"> GST pararameters.</w:t>
      </w:r>
      <w:r w:rsidR="005D2014">
        <w:rPr>
          <w:rFonts w:ascii="Times New Roman" w:hAnsi="Times New Roman"/>
          <w:b w:val="0"/>
          <w:bCs/>
          <w:lang w:eastAsia="zh-CN"/>
        </w:rPr>
        <w:t xml:space="preserve"> </w:t>
      </w:r>
      <w:r w:rsidR="005D2014" w:rsidRPr="005D2014">
        <w:rPr>
          <w:rFonts w:ascii="Times New Roman" w:hAnsi="Times New Roman"/>
          <w:b w:val="0"/>
          <w:bCs/>
          <w:lang w:eastAsia="zh-CN"/>
        </w:rPr>
        <w:t xml:space="preserve">This, together with the fact that NEST is a filled-in version of a GST, makes it easy to infere that </w:t>
      </w:r>
      <w:r w:rsidR="005D2014" w:rsidRPr="007F4CD3">
        <w:rPr>
          <w:rFonts w:ascii="Courier New" w:hAnsi="Courier New" w:cs="Courier New"/>
          <w:b w:val="0"/>
          <w:bCs/>
          <w:lang w:eastAsia="zh-CN"/>
        </w:rPr>
        <w:t>ServiceProfile</w:t>
      </w:r>
      <w:r w:rsidR="005D2014" w:rsidRPr="005D2014">
        <w:rPr>
          <w:rFonts w:ascii="Times New Roman" w:hAnsi="Times New Roman"/>
          <w:b w:val="0"/>
          <w:bCs/>
          <w:lang w:eastAsia="zh-CN"/>
        </w:rPr>
        <w:t xml:space="preserve"> is the 3GPP </w:t>
      </w:r>
      <w:r w:rsidR="009E4C46">
        <w:rPr>
          <w:rFonts w:ascii="Times New Roman" w:hAnsi="Times New Roman"/>
          <w:b w:val="0"/>
          <w:bCs/>
          <w:lang w:eastAsia="zh-CN"/>
        </w:rPr>
        <w:t>representation</w:t>
      </w:r>
      <w:r w:rsidR="005D2014">
        <w:rPr>
          <w:rFonts w:ascii="Times New Roman" w:hAnsi="Times New Roman"/>
          <w:b w:val="0"/>
          <w:bCs/>
          <w:lang w:eastAsia="zh-CN"/>
        </w:rPr>
        <w:t xml:space="preserve"> </w:t>
      </w:r>
      <w:r w:rsidR="005D2014" w:rsidRPr="005D2014">
        <w:rPr>
          <w:rFonts w:ascii="Times New Roman" w:hAnsi="Times New Roman"/>
          <w:b w:val="0"/>
          <w:bCs/>
          <w:lang w:eastAsia="zh-CN"/>
        </w:rPr>
        <w:t>of a NEST.</w:t>
      </w:r>
      <w:r w:rsidR="005D2014" w:rsidRPr="005D2014">
        <w:rPr>
          <w:rFonts w:ascii="Times New Roman" w:hAnsi="Times New Roman"/>
          <w:b w:val="0"/>
          <w:bCs/>
          <w:sz w:val="22"/>
          <w:szCs w:val="22"/>
          <w:lang w:eastAsia="zh-CN"/>
        </w:rPr>
        <w:t xml:space="preserve"> </w:t>
      </w:r>
    </w:p>
    <w:p w14:paraId="0616C32F" w14:textId="77777777" w:rsidR="000B1272" w:rsidRPr="00C01E63" w:rsidRDefault="000B1272" w:rsidP="000B1272">
      <w:pPr>
        <w:spacing w:after="60"/>
        <w:jc w:val="both"/>
      </w:pPr>
      <w:r w:rsidRPr="00D0606A">
        <w:rPr>
          <w:b/>
          <w:bCs/>
        </w:rPr>
        <w:t xml:space="preserve">Observation </w:t>
      </w:r>
      <w:r>
        <w:rPr>
          <w:b/>
          <w:bCs/>
        </w:rPr>
        <w:t>2</w:t>
      </w:r>
    </w:p>
    <w:p w14:paraId="324A90D5" w14:textId="77777777" w:rsidR="00130678" w:rsidRDefault="00130678" w:rsidP="00FD06FA">
      <w:pPr>
        <w:pStyle w:val="TH"/>
        <w:spacing w:after="60"/>
        <w:jc w:val="both"/>
        <w:rPr>
          <w:rFonts w:ascii="Times New Roman" w:hAnsi="Times New Roman"/>
          <w:b w:val="0"/>
          <w:bCs/>
          <w:lang w:eastAsia="zh-CN"/>
        </w:rPr>
      </w:pPr>
      <w:r>
        <w:rPr>
          <w:rFonts w:ascii="Times New Roman" w:hAnsi="Times New Roman"/>
          <w:b w:val="0"/>
          <w:bCs/>
        </w:rPr>
        <w:t xml:space="preserve">A </w:t>
      </w:r>
      <w:r w:rsidR="00FD06FA">
        <w:rPr>
          <w:rFonts w:ascii="Times New Roman" w:hAnsi="Times New Roman"/>
          <w:b w:val="0"/>
          <w:bCs/>
        </w:rPr>
        <w:t>network slice can be uniquely identified by {PLMNId, S-NSSAI}</w:t>
      </w:r>
      <w:r>
        <w:rPr>
          <w:rFonts w:ascii="Times New Roman" w:hAnsi="Times New Roman"/>
          <w:b w:val="0"/>
          <w:bCs/>
        </w:rPr>
        <w:t xml:space="preserve"> tuple. This tuple can be represented with the </w:t>
      </w:r>
      <w:r>
        <w:rPr>
          <w:rFonts w:ascii="Courier New" w:hAnsi="Courier New" w:cs="Courier New"/>
          <w:b w:val="0"/>
          <w:bCs/>
          <w:lang w:eastAsia="zh-CN"/>
        </w:rPr>
        <w:t xml:space="preserve">PLMNInfo &lt;&lt;datatype&gt;&gt; </w:t>
      </w:r>
      <w:r>
        <w:rPr>
          <w:rFonts w:ascii="Times New Roman" w:hAnsi="Times New Roman"/>
          <w:b w:val="0"/>
          <w:bCs/>
          <w:lang w:eastAsia="zh-CN"/>
        </w:rPr>
        <w:t xml:space="preserve">(see clause 4.3.41 in [4]). </w:t>
      </w:r>
    </w:p>
    <w:p w14:paraId="71A2FC0A" w14:textId="77777777" w:rsidR="00130678" w:rsidRPr="00130678" w:rsidRDefault="00130678" w:rsidP="00933203">
      <w:pPr>
        <w:pStyle w:val="TH"/>
        <w:jc w:val="both"/>
        <w:rPr>
          <w:rFonts w:ascii="Times New Roman" w:hAnsi="Times New Roman"/>
          <w:b w:val="0"/>
          <w:bCs/>
        </w:rPr>
      </w:pPr>
      <w:r>
        <w:rPr>
          <w:rFonts w:ascii="Times New Roman" w:hAnsi="Times New Roman"/>
          <w:b w:val="0"/>
          <w:bCs/>
        </w:rPr>
        <w:t xml:space="preserve">NEST allows representing the characteristics of a network slice. Therefore, </w:t>
      </w:r>
      <w:r w:rsidR="000B1272" w:rsidRPr="000B1272">
        <w:rPr>
          <w:rFonts w:ascii="Times New Roman" w:hAnsi="Times New Roman"/>
          <w:b w:val="0"/>
          <w:bCs/>
        </w:rPr>
        <w:t>NEST can be associated to one and only one</w:t>
      </w:r>
      <w:r>
        <w:rPr>
          <w:rFonts w:ascii="Times New Roman" w:hAnsi="Times New Roman"/>
          <w:b w:val="0"/>
          <w:bCs/>
        </w:rPr>
        <w:t xml:space="preserve"> </w:t>
      </w:r>
      <w:r>
        <w:rPr>
          <w:rFonts w:ascii="Courier New" w:hAnsi="Courier New" w:cs="Courier New"/>
          <w:b w:val="0"/>
          <w:bCs/>
          <w:lang w:eastAsia="zh-CN"/>
        </w:rPr>
        <w:t>PLMNInfo.</w:t>
      </w:r>
      <w:r w:rsidR="00A3045F">
        <w:rPr>
          <w:rFonts w:ascii="Times New Roman" w:hAnsi="Times New Roman"/>
          <w:b w:val="0"/>
          <w:bCs/>
        </w:rPr>
        <w:t xml:space="preserve"> </w:t>
      </w:r>
    </w:p>
    <w:p w14:paraId="14AC0279" w14:textId="77777777" w:rsidR="005D2014" w:rsidRDefault="005D2014" w:rsidP="005D2014">
      <w:pPr>
        <w:spacing w:after="60"/>
        <w:jc w:val="both"/>
        <w:rPr>
          <w:b/>
          <w:bCs/>
        </w:rPr>
      </w:pPr>
      <w:r w:rsidRPr="00D0606A">
        <w:rPr>
          <w:b/>
          <w:bCs/>
        </w:rPr>
        <w:t xml:space="preserve">Observation </w:t>
      </w:r>
      <w:r w:rsidR="000B1272">
        <w:rPr>
          <w:b/>
          <w:bCs/>
        </w:rPr>
        <w:t>3</w:t>
      </w:r>
    </w:p>
    <w:p w14:paraId="25E792BB" w14:textId="77777777" w:rsidR="00130678" w:rsidRPr="00933203" w:rsidRDefault="00130678" w:rsidP="00933203">
      <w:pPr>
        <w:pStyle w:val="TH"/>
        <w:jc w:val="both"/>
        <w:rPr>
          <w:rFonts w:ascii="Times New Roman" w:hAnsi="Times New Roman"/>
          <w:b w:val="0"/>
          <w:bCs/>
        </w:rPr>
      </w:pPr>
      <w:r>
        <w:rPr>
          <w:rFonts w:ascii="Times New Roman" w:hAnsi="Times New Roman"/>
          <w:b w:val="0"/>
          <w:bCs/>
        </w:rPr>
        <w:t xml:space="preserve">The PDU session connectivity parameters include SSC, DNN and S-NSSAI, among others (see clause 3.1). </w:t>
      </w:r>
      <w:r w:rsidR="00933203">
        <w:rPr>
          <w:rFonts w:ascii="Times New Roman" w:hAnsi="Times New Roman"/>
          <w:b w:val="0"/>
          <w:bCs/>
        </w:rPr>
        <w:t xml:space="preserve">If a PDU session has S-NSSAI = X, then it shall be allocated to a slice whose </w:t>
      </w:r>
      <w:r w:rsidR="00933203">
        <w:rPr>
          <w:rFonts w:ascii="Courier New" w:hAnsi="Courier New" w:cs="Courier New"/>
          <w:b w:val="0"/>
          <w:bCs/>
          <w:lang w:eastAsia="zh-CN"/>
        </w:rPr>
        <w:t xml:space="preserve">PLMNInfo </w:t>
      </w:r>
      <w:r w:rsidR="00933203">
        <w:rPr>
          <w:rFonts w:ascii="Times New Roman" w:hAnsi="Times New Roman"/>
          <w:b w:val="0"/>
          <w:bCs/>
        </w:rPr>
        <w:t xml:space="preserve">= = {PLMNId, S-NSSAI = X}. The 5QIs available for selection on this PDU session will be the ones supported by the NEST associated to this </w:t>
      </w:r>
      <w:r w:rsidR="00933203">
        <w:rPr>
          <w:rFonts w:ascii="Courier New" w:hAnsi="Courier New" w:cs="Courier New"/>
          <w:b w:val="0"/>
          <w:bCs/>
          <w:lang w:eastAsia="zh-CN"/>
        </w:rPr>
        <w:t xml:space="preserve">PLMNInfo. </w:t>
      </w:r>
    </w:p>
    <w:p w14:paraId="3FF4E14E" w14:textId="77777777" w:rsidR="00933203" w:rsidRDefault="00933203" w:rsidP="00933203">
      <w:pPr>
        <w:spacing w:after="60"/>
        <w:jc w:val="both"/>
        <w:rPr>
          <w:b/>
          <w:bCs/>
        </w:rPr>
      </w:pPr>
      <w:r w:rsidRPr="00D0606A">
        <w:rPr>
          <w:b/>
          <w:bCs/>
        </w:rPr>
        <w:t xml:space="preserve">Observation </w:t>
      </w:r>
      <w:r>
        <w:rPr>
          <w:b/>
          <w:bCs/>
        </w:rPr>
        <w:t>4</w:t>
      </w:r>
    </w:p>
    <w:p w14:paraId="30745137" w14:textId="77777777" w:rsidR="004C37AF" w:rsidRPr="00B24C53" w:rsidRDefault="00933203" w:rsidP="00B24C53">
      <w:pPr>
        <w:pStyle w:val="TH"/>
        <w:jc w:val="left"/>
        <w:rPr>
          <w:rFonts w:ascii="Times New Roman" w:hAnsi="Times New Roman"/>
          <w:b w:val="0"/>
          <w:bCs/>
          <w:sz w:val="22"/>
          <w:szCs w:val="22"/>
          <w:lang w:eastAsia="zh-CN"/>
        </w:rPr>
      </w:pPr>
      <w:r>
        <w:rPr>
          <w:rFonts w:ascii="Times New Roman" w:hAnsi="Times New Roman"/>
          <w:b w:val="0"/>
          <w:bCs/>
        </w:rPr>
        <w:t xml:space="preserve">The </w:t>
      </w:r>
      <w:r w:rsidRPr="007F4CD3">
        <w:rPr>
          <w:rFonts w:ascii="Courier New" w:hAnsi="Courier New" w:cs="Courier New"/>
          <w:b w:val="0"/>
          <w:bCs/>
          <w:lang w:eastAsia="zh-CN"/>
        </w:rPr>
        <w:t>ServiceProfile</w:t>
      </w:r>
      <w:r>
        <w:rPr>
          <w:rFonts w:ascii="Times New Roman" w:hAnsi="Times New Roman"/>
          <w:b w:val="0"/>
          <w:bCs/>
        </w:rPr>
        <w:t xml:space="preserve"> can include one or more </w:t>
      </w:r>
      <w:r>
        <w:rPr>
          <w:rFonts w:ascii="Courier New" w:hAnsi="Courier New" w:cs="Courier New"/>
          <w:b w:val="0"/>
          <w:bCs/>
          <w:lang w:eastAsia="zh-CN"/>
        </w:rPr>
        <w:t>PLMNInfo.</w:t>
      </w:r>
      <w:r w:rsidR="004C37AF">
        <w:rPr>
          <w:rFonts w:ascii="Times New Roman" w:hAnsi="Times New Roman"/>
          <w:b w:val="0"/>
          <w:bCs/>
        </w:rPr>
        <w:t>However, as per observation 1 (</w:t>
      </w:r>
      <w:r w:rsidR="004C37AF" w:rsidRPr="007F4CD3">
        <w:rPr>
          <w:rFonts w:ascii="Courier New" w:hAnsi="Courier New" w:cs="Courier New"/>
          <w:b w:val="0"/>
          <w:bCs/>
          <w:lang w:eastAsia="zh-CN"/>
        </w:rPr>
        <w:t>ServiceProfile</w:t>
      </w:r>
      <w:r w:rsidR="004C37AF" w:rsidRPr="005D2014">
        <w:rPr>
          <w:rFonts w:ascii="Times New Roman" w:hAnsi="Times New Roman"/>
          <w:b w:val="0"/>
          <w:bCs/>
          <w:lang w:eastAsia="zh-CN"/>
        </w:rPr>
        <w:t xml:space="preserve"> is the </w:t>
      </w:r>
      <w:r w:rsidR="004C37AF">
        <w:rPr>
          <w:rFonts w:ascii="Times New Roman" w:hAnsi="Times New Roman"/>
          <w:b w:val="0"/>
          <w:bCs/>
          <w:lang w:eastAsia="zh-CN"/>
        </w:rPr>
        <w:t>a mirror of NEST) and observation 2 (</w:t>
      </w:r>
      <w:r w:rsidR="004C37AF">
        <w:rPr>
          <w:rFonts w:ascii="Times New Roman" w:hAnsi="Times New Roman"/>
          <w:b w:val="0"/>
          <w:bCs/>
        </w:rPr>
        <w:t xml:space="preserve">a NEST can be associated to one and only one </w:t>
      </w:r>
      <w:r w:rsidR="004C37AF">
        <w:rPr>
          <w:rFonts w:ascii="Courier New" w:hAnsi="Courier New" w:cs="Courier New"/>
          <w:b w:val="0"/>
          <w:bCs/>
          <w:lang w:eastAsia="zh-CN"/>
        </w:rPr>
        <w:t>PLMNInfo</w:t>
      </w:r>
      <w:r w:rsidR="009E4C46">
        <w:rPr>
          <w:rFonts w:ascii="Courier New" w:hAnsi="Courier New" w:cs="Courier New"/>
          <w:b w:val="0"/>
          <w:bCs/>
          <w:lang w:eastAsia="zh-CN"/>
        </w:rPr>
        <w:t>)</w:t>
      </w:r>
      <w:r w:rsidR="004C37AF">
        <w:rPr>
          <w:rFonts w:ascii="Courier New" w:hAnsi="Courier New" w:cs="Courier New"/>
          <w:b w:val="0"/>
          <w:bCs/>
          <w:lang w:eastAsia="zh-CN"/>
        </w:rPr>
        <w:t>,</w:t>
      </w:r>
      <w:r w:rsidR="004C37AF">
        <w:rPr>
          <w:rFonts w:ascii="Times New Roman" w:hAnsi="Times New Roman"/>
          <w:b w:val="0"/>
          <w:bCs/>
          <w:lang w:eastAsia="zh-CN"/>
        </w:rPr>
        <w:t>this seems to be contradiction.</w:t>
      </w:r>
    </w:p>
    <w:p w14:paraId="795C89B0" w14:textId="77777777" w:rsidR="005D2014" w:rsidRDefault="005D2014" w:rsidP="005D2014">
      <w:pPr>
        <w:pStyle w:val="Heading1"/>
        <w:ind w:left="851" w:hanging="851"/>
      </w:pPr>
      <w:r>
        <w:t>4</w:t>
      </w:r>
      <w:r>
        <w:tab/>
      </w:r>
      <w:r w:rsidR="003013B9">
        <w:t>Recommendations</w:t>
      </w:r>
    </w:p>
    <w:p w14:paraId="6E1B158D" w14:textId="77777777" w:rsidR="003013B9" w:rsidRDefault="004C37AF" w:rsidP="00B24C53">
      <w:pPr>
        <w:jc w:val="both"/>
      </w:pPr>
      <w:r>
        <w:t xml:space="preserve">According to the points </w:t>
      </w:r>
      <w:r w:rsidR="00B24C53">
        <w:t xml:space="preserve">clarified and </w:t>
      </w:r>
      <w:r w:rsidR="003013B9">
        <w:t xml:space="preserve">elaborated </w:t>
      </w:r>
      <w:r>
        <w:t xml:space="preserve">in clause 3, it is clear that NEST (GSMA NG) </w:t>
      </w:r>
      <w:r w:rsidR="003013B9">
        <w:t>l</w:t>
      </w:r>
      <w:r>
        <w:t xml:space="preserve">inks to both URSP rule (3GPP SA2) and </w:t>
      </w:r>
      <w:r>
        <w:rPr>
          <w:rFonts w:ascii="Courier New" w:hAnsi="Courier New" w:cs="Courier New"/>
          <w:lang w:eastAsia="zh-CN"/>
        </w:rPr>
        <w:t>Se</w:t>
      </w:r>
      <w:r w:rsidRPr="004C37AF">
        <w:rPr>
          <w:rFonts w:ascii="Courier New" w:hAnsi="Courier New" w:cs="Courier New"/>
          <w:lang w:eastAsia="zh-CN"/>
        </w:rPr>
        <w:t>rviceProfile</w:t>
      </w:r>
      <w:r>
        <w:rPr>
          <w:rFonts w:ascii="Courier New" w:hAnsi="Courier New" w:cs="Courier New"/>
          <w:lang w:eastAsia="zh-CN"/>
        </w:rPr>
        <w:t xml:space="preserve"> </w:t>
      </w:r>
      <w:r>
        <w:t xml:space="preserve">(3GPP SA5). However, there is still mistmatch on </w:t>
      </w:r>
      <w:r w:rsidR="00B24C53">
        <w:t xml:space="preserve">slicing </w:t>
      </w:r>
      <w:r>
        <w:t>interpretations</w:t>
      </w:r>
      <w:r w:rsidR="00B24C53">
        <w:t xml:space="preserve"> between 3GPP SA2 and SA5, as noted in [5].</w:t>
      </w:r>
    </w:p>
    <w:p w14:paraId="2016C2BA" w14:textId="77777777" w:rsidR="003013B9" w:rsidRDefault="003013B9" w:rsidP="003013B9">
      <w:pPr>
        <w:pStyle w:val="Heading2"/>
        <w:ind w:left="0" w:firstLine="0"/>
      </w:pPr>
      <w:r>
        <w:t xml:space="preserve">4.1  </w:t>
      </w:r>
      <w:r>
        <w:tab/>
        <w:t>Conclusions</w:t>
      </w:r>
    </w:p>
    <w:p w14:paraId="243920D4" w14:textId="77777777" w:rsidR="00B24C53" w:rsidRDefault="00B24C53" w:rsidP="00B24C53">
      <w:pPr>
        <w:spacing w:after="60"/>
        <w:jc w:val="both"/>
      </w:pPr>
      <w:r>
        <w:t xml:space="preserve">From the first analysis, the following conclusions can be drawn: </w:t>
      </w:r>
    </w:p>
    <w:p w14:paraId="3EAD34E4" w14:textId="77777777" w:rsidR="00B24C53" w:rsidRDefault="002D5430" w:rsidP="00B24C53">
      <w:pPr>
        <w:numPr>
          <w:ilvl w:val="0"/>
          <w:numId w:val="47"/>
        </w:numPr>
        <w:spacing w:after="60"/>
        <w:ind w:left="567"/>
        <w:jc w:val="both"/>
      </w:pPr>
      <w:r w:rsidRPr="002D5430">
        <w:rPr>
          <w:lang w:eastAsia="zh-CN"/>
        </w:rPr>
        <w:t>Conclusion #1:</w:t>
      </w:r>
      <w:r>
        <w:rPr>
          <w:rFonts w:ascii="Courier New" w:hAnsi="Courier New" w:cs="Courier New"/>
          <w:lang w:eastAsia="zh-CN"/>
        </w:rPr>
        <w:t xml:space="preserve"> </w:t>
      </w:r>
      <w:r w:rsidR="00B24C53" w:rsidRPr="00B24C53">
        <w:rPr>
          <w:rFonts w:ascii="Courier New" w:hAnsi="Courier New" w:cs="Courier New"/>
          <w:lang w:eastAsia="zh-CN"/>
        </w:rPr>
        <w:t>ServiceProfile</w:t>
      </w:r>
      <w:r w:rsidR="00B24C53">
        <w:t xml:space="preserve"> </w:t>
      </w:r>
      <w:r w:rsidR="008F2CAC">
        <w:t>is the 3GPP representation of a NEST, which specifies</w:t>
      </w:r>
      <w:r w:rsidR="00B24C53">
        <w:t xml:space="preserve"> the SLS for a slice between a network slice provider (NSP) and network slice customer (NSC). </w:t>
      </w:r>
    </w:p>
    <w:p w14:paraId="15D2DA6F" w14:textId="77777777" w:rsidR="00B24C53" w:rsidRDefault="00B24C53" w:rsidP="00B24C53">
      <w:pPr>
        <w:numPr>
          <w:ilvl w:val="1"/>
          <w:numId w:val="47"/>
        </w:numPr>
        <w:spacing w:after="60"/>
        <w:ind w:left="851" w:hanging="284"/>
        <w:jc w:val="both"/>
      </w:pPr>
      <w:r>
        <w:t>When slices are for operator internal use (B2C market), the NSP and NSC are both played by the operator.</w:t>
      </w:r>
    </w:p>
    <w:p w14:paraId="5512925D" w14:textId="77777777" w:rsidR="00B24C53" w:rsidRDefault="00B24C53" w:rsidP="002212C2">
      <w:pPr>
        <w:numPr>
          <w:ilvl w:val="1"/>
          <w:numId w:val="47"/>
        </w:numPr>
        <w:ind w:left="851" w:hanging="284"/>
        <w:jc w:val="both"/>
      </w:pPr>
      <w:r>
        <w:t>When slices are delivered as a specialized service to 3</w:t>
      </w:r>
      <w:r w:rsidRPr="00B24C53">
        <w:rPr>
          <w:vertAlign w:val="superscript"/>
        </w:rPr>
        <w:t>rd</w:t>
      </w:r>
      <w:r>
        <w:t xml:space="preserve"> parties (B2B &amp; B2B2C market), the </w:t>
      </w:r>
      <w:r w:rsidR="009E4C46">
        <w:t>operator acts as NSP, while the 3</w:t>
      </w:r>
      <w:r w:rsidR="009E4C46" w:rsidRPr="009E4C46">
        <w:rPr>
          <w:vertAlign w:val="superscript"/>
        </w:rPr>
        <w:t>rd</w:t>
      </w:r>
      <w:r w:rsidR="009E4C46">
        <w:t xml:space="preserve"> party (enterprise customer, application service provider, etc.) acts as NSC. </w:t>
      </w:r>
    </w:p>
    <w:p w14:paraId="4485E2E9" w14:textId="77777777" w:rsidR="008F2CAC" w:rsidRDefault="002D5430" w:rsidP="002212C2">
      <w:pPr>
        <w:numPr>
          <w:ilvl w:val="0"/>
          <w:numId w:val="47"/>
        </w:numPr>
        <w:spacing w:after="60"/>
        <w:ind w:left="567"/>
        <w:jc w:val="both"/>
      </w:pPr>
      <w:r w:rsidRPr="002D5430">
        <w:rPr>
          <w:lang w:eastAsia="zh-CN"/>
        </w:rPr>
        <w:t>Conclusion #2:</w:t>
      </w:r>
      <w:r>
        <w:rPr>
          <w:rFonts w:ascii="Courier New" w:hAnsi="Courier New" w:cs="Courier New"/>
          <w:lang w:eastAsia="zh-CN"/>
        </w:rPr>
        <w:t xml:space="preserve"> </w:t>
      </w:r>
      <w:r w:rsidR="009E4C46" w:rsidRPr="00B24C53">
        <w:rPr>
          <w:rFonts w:ascii="Courier New" w:hAnsi="Courier New" w:cs="Courier New"/>
          <w:lang w:eastAsia="zh-CN"/>
        </w:rPr>
        <w:t>ServiceProfile</w:t>
      </w:r>
      <w:r w:rsidR="002212C2">
        <w:rPr>
          <w:rFonts w:ascii="Courier New" w:hAnsi="Courier New" w:cs="Courier New"/>
          <w:lang w:eastAsia="zh-CN"/>
        </w:rPr>
        <w:t xml:space="preserve"> </w:t>
      </w:r>
      <w:r w:rsidR="008F2CAC">
        <w:t xml:space="preserve">is a collection of a PDU sessions associated to the same NSC. </w:t>
      </w:r>
    </w:p>
    <w:p w14:paraId="5F5ED86A" w14:textId="77777777" w:rsidR="009E4C46" w:rsidRDefault="008F2CAC" w:rsidP="009E4C46">
      <w:pPr>
        <w:numPr>
          <w:ilvl w:val="1"/>
          <w:numId w:val="47"/>
        </w:numPr>
        <w:spacing w:after="60"/>
        <w:ind w:left="851" w:hanging="284"/>
        <w:jc w:val="both"/>
      </w:pPr>
      <w:r>
        <w:t>All the PDU sessions will have the same S-NSSAI</w:t>
      </w:r>
      <w:r w:rsidR="002D5430">
        <w:t xml:space="preserve">. This S-NSSAI is the one specified in the </w:t>
      </w:r>
      <w:r w:rsidR="002D5430">
        <w:rPr>
          <w:rFonts w:ascii="Courier New" w:hAnsi="Courier New" w:cs="Courier New"/>
          <w:lang w:eastAsia="zh-CN"/>
        </w:rPr>
        <w:t>PL</w:t>
      </w:r>
      <w:r w:rsidR="002D5430" w:rsidRPr="002D5430">
        <w:rPr>
          <w:rFonts w:ascii="Courier New" w:hAnsi="Courier New" w:cs="Courier New"/>
          <w:lang w:eastAsia="zh-CN"/>
        </w:rPr>
        <w:t>MNInfo</w:t>
      </w:r>
      <w:r w:rsidR="002D5430">
        <w:rPr>
          <w:rFonts w:ascii="Courier New" w:hAnsi="Courier New" w:cs="Courier New"/>
          <w:lang w:eastAsia="zh-CN"/>
        </w:rPr>
        <w:t xml:space="preserve"> </w:t>
      </w:r>
      <w:r w:rsidR="002D5430">
        <w:t>that the NEST</w:t>
      </w:r>
      <w:r>
        <w:t xml:space="preserve"> is associated </w:t>
      </w:r>
      <w:r w:rsidR="002D5430">
        <w:t xml:space="preserve">with. </w:t>
      </w:r>
    </w:p>
    <w:p w14:paraId="54A13731" w14:textId="77777777" w:rsidR="002212C2" w:rsidRPr="002D5430" w:rsidRDefault="008F2CAC" w:rsidP="002212C2">
      <w:pPr>
        <w:numPr>
          <w:ilvl w:val="1"/>
          <w:numId w:val="47"/>
        </w:numPr>
        <w:ind w:left="851" w:hanging="284"/>
        <w:jc w:val="both"/>
      </w:pPr>
      <w:r>
        <w:t xml:space="preserve">Each PDU session will have one or more QoS Flows, each conveying the user data traffic from a particular client application (according to RSD of matching URSP rule). Each QoS flow will be associated to a 5QI. </w:t>
      </w:r>
      <w:r w:rsidRPr="002D5430">
        <w:t xml:space="preserve">The 5QIs available for selection on a QoS flow will be the ones supported by the </w:t>
      </w:r>
      <w:r w:rsidR="002212C2" w:rsidRPr="002D5430">
        <w:t xml:space="preserve">corresponding </w:t>
      </w:r>
      <w:r w:rsidRPr="002D5430">
        <w:t xml:space="preserve">NEST. </w:t>
      </w:r>
    </w:p>
    <w:p w14:paraId="47CF4717" w14:textId="77777777" w:rsidR="002212C2" w:rsidRDefault="002D5430" w:rsidP="002212C2">
      <w:pPr>
        <w:numPr>
          <w:ilvl w:val="0"/>
          <w:numId w:val="47"/>
        </w:numPr>
        <w:spacing w:after="60"/>
        <w:ind w:left="567"/>
        <w:jc w:val="both"/>
      </w:pPr>
      <w:r w:rsidRPr="002D5430">
        <w:rPr>
          <w:lang w:eastAsia="zh-CN"/>
        </w:rPr>
        <w:lastRenderedPageBreak/>
        <w:t>Conclusion #3:</w:t>
      </w:r>
      <w:r>
        <w:rPr>
          <w:rFonts w:ascii="Courier New" w:hAnsi="Courier New" w:cs="Courier New"/>
          <w:lang w:eastAsia="zh-CN"/>
        </w:rPr>
        <w:t xml:space="preserve"> </w:t>
      </w:r>
      <w:r w:rsidR="002212C2">
        <w:rPr>
          <w:rFonts w:ascii="Courier New" w:hAnsi="Courier New" w:cs="Courier New"/>
          <w:lang w:eastAsia="zh-CN"/>
        </w:rPr>
        <w:t xml:space="preserve">NetworkSlice &lt;&lt;IOC&gt;&gt; </w:t>
      </w:r>
      <w:r w:rsidR="002212C2">
        <w:t xml:space="preserve">can accommodate one or more </w:t>
      </w:r>
      <w:r w:rsidR="002212C2" w:rsidRPr="00B24C53">
        <w:rPr>
          <w:rFonts w:ascii="Courier New" w:hAnsi="Courier New" w:cs="Courier New"/>
          <w:lang w:eastAsia="zh-CN"/>
        </w:rPr>
        <w:t>ServiceProfile</w:t>
      </w:r>
      <w:r w:rsidR="002212C2">
        <w:rPr>
          <w:rFonts w:ascii="Courier New" w:hAnsi="Courier New" w:cs="Courier New"/>
          <w:lang w:eastAsia="zh-CN"/>
        </w:rPr>
        <w:t xml:space="preserve">. </w:t>
      </w:r>
    </w:p>
    <w:p w14:paraId="75E71398" w14:textId="77777777" w:rsidR="002212C2" w:rsidRDefault="002212C2" w:rsidP="002212C2">
      <w:pPr>
        <w:numPr>
          <w:ilvl w:val="1"/>
          <w:numId w:val="47"/>
        </w:numPr>
        <w:spacing w:after="60"/>
        <w:ind w:left="851" w:hanging="284"/>
        <w:jc w:val="both"/>
      </w:pPr>
      <w:r>
        <w:t xml:space="preserve">Two </w:t>
      </w:r>
      <w:r w:rsidRPr="00B24C53">
        <w:rPr>
          <w:rFonts w:ascii="Courier New" w:hAnsi="Courier New" w:cs="Courier New"/>
          <w:lang w:eastAsia="zh-CN"/>
        </w:rPr>
        <w:t>ServiceProfile</w:t>
      </w:r>
      <w:r>
        <w:rPr>
          <w:rFonts w:ascii="Courier New" w:hAnsi="Courier New" w:cs="Courier New"/>
          <w:lang w:eastAsia="zh-CN"/>
        </w:rPr>
        <w:t xml:space="preserve"> </w:t>
      </w:r>
      <w:r>
        <w:t xml:space="preserve">represent SLS with two different NSCs. In other words, two </w:t>
      </w:r>
      <w:r w:rsidRPr="00B24C53">
        <w:rPr>
          <w:rFonts w:ascii="Courier New" w:hAnsi="Courier New" w:cs="Courier New"/>
          <w:lang w:eastAsia="zh-CN"/>
        </w:rPr>
        <w:t>ServiceProfile</w:t>
      </w:r>
      <w:r>
        <w:rPr>
          <w:rFonts w:ascii="Courier New" w:hAnsi="Courier New" w:cs="Courier New"/>
          <w:lang w:eastAsia="zh-CN"/>
        </w:rPr>
        <w:t xml:space="preserve"> </w:t>
      </w:r>
      <w:r>
        <w:t xml:space="preserve">correspond to slice requests from two different NSCs.  </w:t>
      </w:r>
    </w:p>
    <w:p w14:paraId="3CE7B10B" w14:textId="77777777" w:rsidR="002212C2" w:rsidRDefault="002212C2" w:rsidP="002212C2">
      <w:pPr>
        <w:numPr>
          <w:ilvl w:val="1"/>
          <w:numId w:val="47"/>
        </w:numPr>
        <w:ind w:left="851" w:hanging="284"/>
        <w:jc w:val="both"/>
      </w:pPr>
      <w:r>
        <w:t xml:space="preserve">The concept </w:t>
      </w:r>
      <w:r w:rsidRPr="002212C2">
        <w:rPr>
          <w:rFonts w:ascii="Courier New" w:hAnsi="Courier New" w:cs="Courier New"/>
          <w:lang w:eastAsia="zh-CN"/>
        </w:rPr>
        <w:t>ServiceProfile</w:t>
      </w:r>
      <w:r>
        <w:t xml:space="preserve"> fits well with the concept of communication service that was introduced in TS 28.530 [6]. From a management viewpoint, one network slice (represented with </w:t>
      </w:r>
      <w:r w:rsidRPr="002212C2">
        <w:rPr>
          <w:rFonts w:ascii="Courier New" w:hAnsi="Courier New" w:cs="Courier New"/>
          <w:lang w:eastAsia="zh-CN"/>
        </w:rPr>
        <w:t>NetworkSlice)</w:t>
      </w:r>
      <w:r w:rsidRPr="002212C2">
        <w:t xml:space="preserve"> </w:t>
      </w:r>
      <w:r>
        <w:t xml:space="preserve">can host one or more communication services (each represented with a </w:t>
      </w:r>
      <w:r w:rsidRPr="00B24C53">
        <w:rPr>
          <w:rFonts w:ascii="Courier New" w:hAnsi="Courier New" w:cs="Courier New"/>
          <w:lang w:eastAsia="zh-CN"/>
        </w:rPr>
        <w:t>ServiceProfile</w:t>
      </w:r>
      <w:r>
        <w:rPr>
          <w:rFonts w:ascii="Courier New" w:hAnsi="Courier New" w:cs="Courier New"/>
          <w:lang w:eastAsia="zh-CN"/>
        </w:rPr>
        <w:t>).</w:t>
      </w:r>
    </w:p>
    <w:p w14:paraId="1F7FD288" w14:textId="77777777" w:rsidR="002D5430" w:rsidRDefault="002D5430" w:rsidP="002D5430">
      <w:pPr>
        <w:spacing w:after="60"/>
        <w:jc w:val="both"/>
        <w:rPr>
          <w:rFonts w:ascii="Courier New" w:hAnsi="Courier New" w:cs="Courier New"/>
          <w:lang w:eastAsia="zh-CN"/>
        </w:rPr>
      </w:pPr>
    </w:p>
    <w:p w14:paraId="05BC7597" w14:textId="77777777" w:rsidR="003013B9" w:rsidRDefault="003013B9" w:rsidP="003013B9">
      <w:pPr>
        <w:pStyle w:val="Heading2"/>
        <w:ind w:left="0" w:firstLine="0"/>
      </w:pPr>
      <w:r>
        <w:t xml:space="preserve">4.2  </w:t>
      </w:r>
      <w:r>
        <w:tab/>
        <w:t>Open issues</w:t>
      </w:r>
    </w:p>
    <w:p w14:paraId="29F7CE97" w14:textId="77777777" w:rsidR="002D5430" w:rsidRDefault="002D5430" w:rsidP="002D5430">
      <w:pPr>
        <w:spacing w:after="60"/>
        <w:jc w:val="both"/>
      </w:pPr>
      <w:r>
        <w:t xml:space="preserve">There are still open </w:t>
      </w:r>
      <w:r w:rsidR="003013B9">
        <w:t xml:space="preserve">topics </w:t>
      </w:r>
      <w:r>
        <w:t xml:space="preserve"> that need to be clarified: </w:t>
      </w:r>
    </w:p>
    <w:p w14:paraId="22BD3B31" w14:textId="77777777" w:rsidR="00C022E3" w:rsidRDefault="002D5430" w:rsidP="00C23685">
      <w:pPr>
        <w:numPr>
          <w:ilvl w:val="0"/>
          <w:numId w:val="48"/>
        </w:numPr>
        <w:spacing w:after="60"/>
        <w:ind w:left="567" w:hanging="207"/>
        <w:jc w:val="both"/>
      </w:pPr>
      <w:r w:rsidRPr="002D5430">
        <w:rPr>
          <w:rFonts w:ascii="Courier New" w:hAnsi="Courier New" w:cs="Courier New"/>
          <w:lang w:eastAsia="zh-CN"/>
        </w:rPr>
        <w:t xml:space="preserve">ServiceProfile </w:t>
      </w:r>
      <w:r>
        <w:t xml:space="preserve">has  </w:t>
      </w:r>
      <w:r w:rsidRPr="002D5430">
        <w:rPr>
          <w:rFonts w:ascii="Courier New" w:hAnsi="Courier New" w:cs="Courier New"/>
          <w:lang w:eastAsia="zh-CN"/>
        </w:rPr>
        <w:t>PLMNInfo</w:t>
      </w:r>
      <w:r>
        <w:rPr>
          <w:rFonts w:ascii="Courier New" w:hAnsi="Courier New" w:cs="Courier New"/>
          <w:lang w:eastAsia="zh-CN"/>
        </w:rPr>
        <w:t xml:space="preserve">List, </w:t>
      </w:r>
      <w:r w:rsidRPr="002D5430">
        <w:rPr>
          <w:lang w:eastAsia="zh-CN"/>
        </w:rPr>
        <w:t>which</w:t>
      </w:r>
      <w:r w:rsidRPr="002D5430">
        <w:t xml:space="preserve"> includes one or more </w:t>
      </w:r>
      <w:r w:rsidRPr="002D5430">
        <w:rPr>
          <w:rFonts w:ascii="Courier New" w:hAnsi="Courier New" w:cs="Courier New"/>
          <w:lang w:eastAsia="zh-CN"/>
        </w:rPr>
        <w:t xml:space="preserve">PLMNInfo. </w:t>
      </w:r>
      <w:r w:rsidRPr="002D5430">
        <w:rPr>
          <w:lang w:eastAsia="zh-CN"/>
        </w:rPr>
        <w:t>Ho</w:t>
      </w:r>
      <w:r>
        <w:rPr>
          <w:lang w:eastAsia="zh-CN"/>
        </w:rPr>
        <w:t xml:space="preserve">wever, conclusion #2 draws that </w:t>
      </w:r>
      <w:r w:rsidRPr="002D5430">
        <w:rPr>
          <w:rFonts w:ascii="Courier New" w:hAnsi="Courier New" w:cs="Courier New"/>
          <w:lang w:eastAsia="zh-CN"/>
        </w:rPr>
        <w:t xml:space="preserve">ServiceProfile </w:t>
      </w:r>
      <w:r>
        <w:t xml:space="preserve">is to be associated to one S-NSSAI. In this regard, it seems that all    constituent </w:t>
      </w:r>
      <w:r w:rsidRPr="002D5430">
        <w:rPr>
          <w:rFonts w:ascii="Courier New" w:hAnsi="Courier New" w:cs="Courier New"/>
          <w:lang w:eastAsia="zh-CN"/>
        </w:rPr>
        <w:t>PLMNInfo</w:t>
      </w:r>
      <w:r>
        <w:rPr>
          <w:rFonts w:ascii="Courier New" w:hAnsi="Courier New" w:cs="Courier New"/>
          <w:lang w:eastAsia="zh-CN"/>
        </w:rPr>
        <w:t xml:space="preserve"> </w:t>
      </w:r>
      <w:r>
        <w:t xml:space="preserve">in the </w:t>
      </w:r>
      <w:r w:rsidRPr="002D5430">
        <w:rPr>
          <w:rFonts w:ascii="Courier New" w:hAnsi="Courier New" w:cs="Courier New"/>
          <w:lang w:eastAsia="zh-CN"/>
        </w:rPr>
        <w:t>PLMNInfo</w:t>
      </w:r>
      <w:r>
        <w:rPr>
          <w:rFonts w:ascii="Courier New" w:hAnsi="Courier New" w:cs="Courier New"/>
          <w:lang w:eastAsia="zh-CN"/>
        </w:rPr>
        <w:t xml:space="preserve">List </w:t>
      </w:r>
      <w:r>
        <w:rPr>
          <w:lang w:eastAsia="zh-CN"/>
        </w:rPr>
        <w:t xml:space="preserve">need to share the same S-NSSAI. </w:t>
      </w:r>
    </w:p>
    <w:p w14:paraId="50949374" w14:textId="77777777" w:rsidR="00C8037B" w:rsidRDefault="00C8037B" w:rsidP="00C8037B">
      <w:pPr>
        <w:numPr>
          <w:ilvl w:val="0"/>
          <w:numId w:val="48"/>
        </w:numPr>
        <w:spacing w:after="60"/>
        <w:ind w:left="567" w:hanging="207"/>
        <w:jc w:val="both"/>
      </w:pPr>
      <w:r>
        <w:rPr>
          <w:lang w:eastAsia="zh-CN"/>
        </w:rPr>
        <w:t xml:space="preserve">If a </w:t>
      </w:r>
      <w:r w:rsidR="003013B9">
        <w:rPr>
          <w:rFonts w:ascii="Courier New" w:hAnsi="Courier New" w:cs="Courier New"/>
          <w:lang w:eastAsia="zh-CN"/>
        </w:rPr>
        <w:t>NetworkSlice</w:t>
      </w:r>
      <w:r>
        <w:rPr>
          <w:lang w:eastAsia="zh-CN"/>
        </w:rPr>
        <w:t xml:space="preserve"> hosts two (or more) </w:t>
      </w:r>
      <w:r w:rsidR="003013B9" w:rsidRPr="002D5430">
        <w:rPr>
          <w:rFonts w:ascii="Courier New" w:hAnsi="Courier New" w:cs="Courier New"/>
          <w:lang w:eastAsia="zh-CN"/>
        </w:rPr>
        <w:t>ServiceProfile</w:t>
      </w:r>
      <w:r>
        <w:rPr>
          <w:lang w:eastAsia="zh-CN"/>
        </w:rPr>
        <w:t xml:space="preserve"> it is because that these </w:t>
      </w:r>
      <w:r w:rsidR="003013B9" w:rsidRPr="002D5430">
        <w:rPr>
          <w:rFonts w:ascii="Courier New" w:hAnsi="Courier New" w:cs="Courier New"/>
          <w:lang w:eastAsia="zh-CN"/>
        </w:rPr>
        <w:t>ServiceProfile</w:t>
      </w:r>
      <w:r w:rsidR="003013B9">
        <w:rPr>
          <w:lang w:eastAsia="zh-CN"/>
        </w:rPr>
        <w:t xml:space="preserve"> </w:t>
      </w:r>
      <w:r>
        <w:rPr>
          <w:lang w:eastAsia="zh-CN"/>
        </w:rPr>
        <w:t xml:space="preserve">demand similar performance and functional requirements. The most likely situation is that these </w:t>
      </w:r>
      <w:r w:rsidR="003013B9" w:rsidRPr="002D5430">
        <w:rPr>
          <w:rFonts w:ascii="Courier New" w:hAnsi="Courier New" w:cs="Courier New"/>
          <w:lang w:eastAsia="zh-CN"/>
        </w:rPr>
        <w:t>ServiceProfile</w:t>
      </w:r>
      <w:r w:rsidR="003013B9">
        <w:rPr>
          <w:lang w:eastAsia="zh-CN"/>
        </w:rPr>
        <w:t xml:space="preserve"> </w:t>
      </w:r>
      <w:r>
        <w:rPr>
          <w:lang w:eastAsia="zh-CN"/>
        </w:rPr>
        <w:t xml:space="preserve">represent slice requests issued by different NSCs, but pointing to the same NEST. For example, NSC-A and NSC-B can both issue requests to the same NEST, and therefore generate two separate </w:t>
      </w:r>
      <w:r w:rsidR="003013B9" w:rsidRPr="002D5430">
        <w:rPr>
          <w:rFonts w:ascii="Courier New" w:hAnsi="Courier New" w:cs="Courier New"/>
          <w:lang w:eastAsia="zh-CN"/>
        </w:rPr>
        <w:t>ServiceProfile</w:t>
      </w:r>
      <w:r>
        <w:rPr>
          <w:lang w:eastAsia="zh-CN"/>
        </w:rPr>
        <w:t xml:space="preserve">. If we impose the constraint that </w:t>
      </w:r>
      <w:r w:rsidR="003013B9" w:rsidRPr="002D5430">
        <w:rPr>
          <w:rFonts w:ascii="Courier New" w:hAnsi="Courier New" w:cs="Courier New"/>
          <w:lang w:eastAsia="zh-CN"/>
        </w:rPr>
        <w:t>ServiceProfile</w:t>
      </w:r>
      <w:r>
        <w:rPr>
          <w:lang w:eastAsia="zh-CN"/>
        </w:rPr>
        <w:t xml:space="preserve"> allocated into the same </w:t>
      </w:r>
      <w:r w:rsidR="003013B9">
        <w:rPr>
          <w:rFonts w:ascii="Courier New" w:hAnsi="Courier New" w:cs="Courier New"/>
          <w:lang w:eastAsia="zh-CN"/>
        </w:rPr>
        <w:t>NetworkSlice</w:t>
      </w:r>
      <w:r w:rsidR="003013B9">
        <w:rPr>
          <w:lang w:eastAsia="zh-CN"/>
        </w:rPr>
        <w:t xml:space="preserve"> must</w:t>
      </w:r>
      <w:r>
        <w:rPr>
          <w:lang w:eastAsia="zh-CN"/>
        </w:rPr>
        <w:t xml:space="preserve"> be associated to the same NEST, then we can ensure that all </w:t>
      </w:r>
      <w:r w:rsidR="003013B9" w:rsidRPr="002D5430">
        <w:rPr>
          <w:rFonts w:ascii="Courier New" w:hAnsi="Courier New" w:cs="Courier New"/>
          <w:lang w:eastAsia="zh-CN"/>
        </w:rPr>
        <w:t>ServiceProfile</w:t>
      </w:r>
      <w:r>
        <w:rPr>
          <w:lang w:eastAsia="zh-CN"/>
        </w:rPr>
        <w:t xml:space="preserve"> contained in a NetworkSlice </w:t>
      </w:r>
      <w:r w:rsidR="003013B9">
        <w:rPr>
          <w:lang w:eastAsia="zh-CN"/>
        </w:rPr>
        <w:t xml:space="preserve">will </w:t>
      </w:r>
      <w:r>
        <w:rPr>
          <w:lang w:eastAsia="zh-CN"/>
        </w:rPr>
        <w:t xml:space="preserve">have the same S-NSSAI. </w:t>
      </w:r>
      <w:r w:rsidR="003013B9">
        <w:rPr>
          <w:lang w:eastAsia="zh-CN"/>
        </w:rPr>
        <w:t xml:space="preserve">This would allow SA5 to claim that one </w:t>
      </w:r>
      <w:r w:rsidR="003013B9">
        <w:rPr>
          <w:rFonts w:ascii="Courier New" w:hAnsi="Courier New" w:cs="Courier New"/>
          <w:lang w:eastAsia="zh-CN"/>
        </w:rPr>
        <w:t>NetworkSlice</w:t>
      </w:r>
      <w:r w:rsidR="003013B9">
        <w:rPr>
          <w:lang w:eastAsia="zh-CN"/>
        </w:rPr>
        <w:t xml:space="preserve"> represents the management construction associated to one SA2: slice. </w:t>
      </w:r>
    </w:p>
    <w:p w14:paraId="6EE99C02" w14:textId="77777777" w:rsidR="003013B9" w:rsidRDefault="003013B9" w:rsidP="00C8037B">
      <w:pPr>
        <w:numPr>
          <w:ilvl w:val="0"/>
          <w:numId w:val="48"/>
        </w:numPr>
        <w:spacing w:after="60"/>
        <w:ind w:left="567" w:hanging="207"/>
        <w:jc w:val="both"/>
      </w:pPr>
      <w:r>
        <w:rPr>
          <w:lang w:eastAsia="zh-CN"/>
        </w:rPr>
        <w:t xml:space="preserve">Study the impact on multi-operator slicing scenarios in the Network Slice NRM fragment. As per [5], there are still much work to be done ahead. </w:t>
      </w:r>
    </w:p>
    <w:p w14:paraId="1312F4E3" w14:textId="77777777" w:rsidR="002D5430" w:rsidRDefault="002D5430" w:rsidP="003013B9">
      <w:pPr>
        <w:spacing w:after="60"/>
        <w:ind w:left="360"/>
        <w:jc w:val="both"/>
      </w:pPr>
    </w:p>
    <w:p w14:paraId="59495B31" w14:textId="77777777" w:rsidR="003013B9" w:rsidRDefault="003013B9" w:rsidP="003013B9">
      <w:pPr>
        <w:spacing w:after="60"/>
        <w:ind w:left="360"/>
        <w:jc w:val="both"/>
      </w:pPr>
    </w:p>
    <w:p w14:paraId="6E3C3F83" w14:textId="77777777" w:rsidR="003013B9" w:rsidRDefault="003013B9" w:rsidP="003013B9">
      <w:pPr>
        <w:pStyle w:val="Heading1"/>
        <w:ind w:left="851" w:hanging="851"/>
      </w:pPr>
      <w:r>
        <w:t>5</w:t>
      </w:r>
      <w:r>
        <w:tab/>
        <w:t>Detailed proposal</w:t>
      </w:r>
    </w:p>
    <w:p w14:paraId="185D8731" w14:textId="77777777" w:rsidR="003013B9" w:rsidRDefault="003013B9" w:rsidP="003013B9">
      <w:r>
        <w:t>The group is asked to endorse the conclusions reported on clause 4.1.</w:t>
      </w:r>
    </w:p>
    <w:p w14:paraId="57182D5A" w14:textId="77777777" w:rsidR="003013B9" w:rsidRPr="003013B9" w:rsidRDefault="003013B9" w:rsidP="003013B9">
      <w:r>
        <w:t xml:space="preserve">The group is asked to discuss, clarify and document (if needed) the open issues listed in clause 4.2. </w:t>
      </w:r>
    </w:p>
    <w:sectPr w:rsidR="003013B9" w:rsidRPr="003013B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C49F1" w14:textId="77777777" w:rsidR="00C23685" w:rsidRDefault="00C23685">
      <w:r>
        <w:separator/>
      </w:r>
    </w:p>
  </w:endnote>
  <w:endnote w:type="continuationSeparator" w:id="0">
    <w:p w14:paraId="7AE363B6" w14:textId="77777777" w:rsidR="00C23685" w:rsidRDefault="00C2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F37EA" w14:textId="77777777" w:rsidR="00C23685" w:rsidRDefault="00C23685">
      <w:r>
        <w:separator/>
      </w:r>
    </w:p>
  </w:footnote>
  <w:footnote w:type="continuationSeparator" w:id="0">
    <w:p w14:paraId="3F2BB65D" w14:textId="77777777" w:rsidR="00C23685" w:rsidRDefault="00C23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95888"/>
    <w:multiLevelType w:val="hybridMultilevel"/>
    <w:tmpl w:val="2B42D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DC76BF"/>
    <w:multiLevelType w:val="hybridMultilevel"/>
    <w:tmpl w:val="9ABEFF82"/>
    <w:lvl w:ilvl="0" w:tplc="FFFFFFFF">
      <w:start w:val="1"/>
      <w:numFmt w:val="bullet"/>
      <w:lvlText w:val=""/>
      <w:lvlJc w:val="left"/>
      <w:pPr>
        <w:ind w:left="764" w:hanging="360"/>
      </w:pPr>
      <w:rPr>
        <w:rFonts w:ascii="Symbol" w:hAnsi="Symbol" w:hint="default"/>
      </w:rPr>
    </w:lvl>
    <w:lvl w:ilvl="1" w:tplc="08090003" w:tentative="1">
      <w:start w:val="1"/>
      <w:numFmt w:val="bullet"/>
      <w:lvlText w:val="o"/>
      <w:lvlJc w:val="left"/>
      <w:pPr>
        <w:ind w:left="1484" w:hanging="360"/>
      </w:pPr>
      <w:rPr>
        <w:rFonts w:ascii="Courier New" w:hAnsi="Courier New" w:cs="Courier New" w:hint="default"/>
      </w:rPr>
    </w:lvl>
    <w:lvl w:ilvl="2" w:tplc="08090005" w:tentative="1">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2924" w:hanging="360"/>
      </w:pPr>
      <w:rPr>
        <w:rFonts w:ascii="Symbol" w:hAnsi="Symbol" w:hint="default"/>
      </w:rPr>
    </w:lvl>
    <w:lvl w:ilvl="4" w:tplc="08090003" w:tentative="1">
      <w:start w:val="1"/>
      <w:numFmt w:val="bullet"/>
      <w:lvlText w:val="o"/>
      <w:lvlJc w:val="left"/>
      <w:pPr>
        <w:ind w:left="3644" w:hanging="360"/>
      </w:pPr>
      <w:rPr>
        <w:rFonts w:ascii="Courier New" w:hAnsi="Courier New" w:cs="Courier New" w:hint="default"/>
      </w:rPr>
    </w:lvl>
    <w:lvl w:ilvl="5" w:tplc="08090005" w:tentative="1">
      <w:start w:val="1"/>
      <w:numFmt w:val="bullet"/>
      <w:lvlText w:val=""/>
      <w:lvlJc w:val="left"/>
      <w:pPr>
        <w:ind w:left="4364" w:hanging="360"/>
      </w:pPr>
      <w:rPr>
        <w:rFonts w:ascii="Wingdings" w:hAnsi="Wingdings" w:hint="default"/>
      </w:rPr>
    </w:lvl>
    <w:lvl w:ilvl="6" w:tplc="08090001" w:tentative="1">
      <w:start w:val="1"/>
      <w:numFmt w:val="bullet"/>
      <w:lvlText w:val=""/>
      <w:lvlJc w:val="left"/>
      <w:pPr>
        <w:ind w:left="5084" w:hanging="360"/>
      </w:pPr>
      <w:rPr>
        <w:rFonts w:ascii="Symbol" w:hAnsi="Symbol" w:hint="default"/>
      </w:rPr>
    </w:lvl>
    <w:lvl w:ilvl="7" w:tplc="08090003" w:tentative="1">
      <w:start w:val="1"/>
      <w:numFmt w:val="bullet"/>
      <w:lvlText w:val="o"/>
      <w:lvlJc w:val="left"/>
      <w:pPr>
        <w:ind w:left="5804" w:hanging="360"/>
      </w:pPr>
      <w:rPr>
        <w:rFonts w:ascii="Courier New" w:hAnsi="Courier New" w:cs="Courier New" w:hint="default"/>
      </w:rPr>
    </w:lvl>
    <w:lvl w:ilvl="8" w:tplc="08090005" w:tentative="1">
      <w:start w:val="1"/>
      <w:numFmt w:val="bullet"/>
      <w:lvlText w:val=""/>
      <w:lvlJc w:val="left"/>
      <w:pPr>
        <w:ind w:left="6524" w:hanging="360"/>
      </w:pPr>
      <w:rPr>
        <w:rFonts w:ascii="Wingdings" w:hAnsi="Wingdings" w:hint="default"/>
      </w:rPr>
    </w:lvl>
  </w:abstractNum>
  <w:abstractNum w:abstractNumId="13" w15:restartNumberingAfterBreak="0">
    <w:nsid w:val="030F78A1"/>
    <w:multiLevelType w:val="hybridMultilevel"/>
    <w:tmpl w:val="35E0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696481A"/>
    <w:multiLevelType w:val="hybridMultilevel"/>
    <w:tmpl w:val="AF5A7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0A5A4E85"/>
    <w:multiLevelType w:val="hybridMultilevel"/>
    <w:tmpl w:val="CA303506"/>
    <w:lvl w:ilvl="0" w:tplc="4D680BE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33F7E53"/>
    <w:multiLevelType w:val="hybridMultilevel"/>
    <w:tmpl w:val="DDB0656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958ED25A">
      <w:start w:val="3"/>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83D153B"/>
    <w:multiLevelType w:val="hybridMultilevel"/>
    <w:tmpl w:val="76200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DDE784E"/>
    <w:multiLevelType w:val="hybridMultilevel"/>
    <w:tmpl w:val="4F38A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2FD0BC0"/>
    <w:multiLevelType w:val="hybridMultilevel"/>
    <w:tmpl w:val="0D70C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5F0526"/>
    <w:multiLevelType w:val="hybridMultilevel"/>
    <w:tmpl w:val="C2D28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F6107B"/>
    <w:multiLevelType w:val="hybridMultilevel"/>
    <w:tmpl w:val="EE003C3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4B5869"/>
    <w:multiLevelType w:val="hybridMultilevel"/>
    <w:tmpl w:val="FD403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E56334"/>
    <w:multiLevelType w:val="multilevel"/>
    <w:tmpl w:val="3E8AB55C"/>
    <w:lvl w:ilvl="0">
      <w:start w:val="3"/>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346817"/>
    <w:multiLevelType w:val="hybridMultilevel"/>
    <w:tmpl w:val="0DA2439E"/>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FB01287"/>
    <w:multiLevelType w:val="multilevel"/>
    <w:tmpl w:val="162032F2"/>
    <w:lvl w:ilvl="0">
      <w:start w:val="4"/>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1080A7E"/>
    <w:multiLevelType w:val="hybridMultilevel"/>
    <w:tmpl w:val="5328A2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605739"/>
    <w:multiLevelType w:val="hybridMultilevel"/>
    <w:tmpl w:val="876E1446"/>
    <w:lvl w:ilvl="0" w:tplc="0809001B">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E6F3857"/>
    <w:multiLevelType w:val="multilevel"/>
    <w:tmpl w:val="4738C69C"/>
    <w:lvl w:ilvl="0">
      <w:start w:val="4"/>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51487DF1"/>
    <w:multiLevelType w:val="hybridMultilevel"/>
    <w:tmpl w:val="B4A6E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5155749"/>
    <w:multiLevelType w:val="hybridMultilevel"/>
    <w:tmpl w:val="876E1446"/>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6C8728B"/>
    <w:multiLevelType w:val="hybridMultilevel"/>
    <w:tmpl w:val="3A204C0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596E0990"/>
    <w:multiLevelType w:val="hybridMultilevel"/>
    <w:tmpl w:val="0A12C0F6"/>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9AB44D2"/>
    <w:multiLevelType w:val="hybridMultilevel"/>
    <w:tmpl w:val="BE94A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242165"/>
    <w:multiLevelType w:val="hybridMultilevel"/>
    <w:tmpl w:val="83F01958"/>
    <w:lvl w:ilvl="0" w:tplc="08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CD6533B"/>
    <w:multiLevelType w:val="hybridMultilevel"/>
    <w:tmpl w:val="8DF8D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7C54E3"/>
    <w:multiLevelType w:val="hybridMultilevel"/>
    <w:tmpl w:val="9A10D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75F66CF"/>
    <w:multiLevelType w:val="hybridMultilevel"/>
    <w:tmpl w:val="9B5248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D9354EB"/>
    <w:multiLevelType w:val="hybridMultilevel"/>
    <w:tmpl w:val="F9024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457773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6047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7336111">
    <w:abstractNumId w:val="18"/>
  </w:num>
  <w:num w:numId="4" w16cid:durableId="1059398673">
    <w:abstractNumId w:val="29"/>
  </w:num>
  <w:num w:numId="5" w16cid:durableId="1424304699">
    <w:abstractNumId w:val="28"/>
  </w:num>
  <w:num w:numId="6" w16cid:durableId="1597205117">
    <w:abstractNumId w:val="14"/>
  </w:num>
  <w:num w:numId="7" w16cid:durableId="259139846">
    <w:abstractNumId w:val="16"/>
  </w:num>
  <w:num w:numId="8" w16cid:durableId="1958172283">
    <w:abstractNumId w:val="48"/>
  </w:num>
  <w:num w:numId="9" w16cid:durableId="63069008">
    <w:abstractNumId w:val="39"/>
  </w:num>
  <w:num w:numId="10" w16cid:durableId="1585188927">
    <w:abstractNumId w:val="46"/>
  </w:num>
  <w:num w:numId="11" w16cid:durableId="1711757023">
    <w:abstractNumId w:val="22"/>
  </w:num>
  <w:num w:numId="12" w16cid:durableId="1701585148">
    <w:abstractNumId w:val="36"/>
  </w:num>
  <w:num w:numId="13" w16cid:durableId="405566686">
    <w:abstractNumId w:val="9"/>
  </w:num>
  <w:num w:numId="14" w16cid:durableId="1078283339">
    <w:abstractNumId w:val="7"/>
  </w:num>
  <w:num w:numId="15" w16cid:durableId="705912365">
    <w:abstractNumId w:val="6"/>
  </w:num>
  <w:num w:numId="16" w16cid:durableId="891235417">
    <w:abstractNumId w:val="5"/>
  </w:num>
  <w:num w:numId="17" w16cid:durableId="452211128">
    <w:abstractNumId w:val="4"/>
  </w:num>
  <w:num w:numId="18" w16cid:durableId="638607810">
    <w:abstractNumId w:val="8"/>
  </w:num>
  <w:num w:numId="19" w16cid:durableId="549414229">
    <w:abstractNumId w:val="3"/>
  </w:num>
  <w:num w:numId="20" w16cid:durableId="1232621992">
    <w:abstractNumId w:val="2"/>
  </w:num>
  <w:num w:numId="21" w16cid:durableId="1799951427">
    <w:abstractNumId w:val="1"/>
  </w:num>
  <w:num w:numId="22" w16cid:durableId="71858690">
    <w:abstractNumId w:val="0"/>
  </w:num>
  <w:num w:numId="23" w16cid:durableId="35158358">
    <w:abstractNumId w:val="41"/>
  </w:num>
  <w:num w:numId="24" w16cid:durableId="424812396">
    <w:abstractNumId w:val="24"/>
  </w:num>
  <w:num w:numId="25" w16cid:durableId="752354447">
    <w:abstractNumId w:val="45"/>
  </w:num>
  <w:num w:numId="26" w16cid:durableId="107361028">
    <w:abstractNumId w:val="32"/>
  </w:num>
  <w:num w:numId="27" w16cid:durableId="1488937929">
    <w:abstractNumId w:val="42"/>
  </w:num>
  <w:num w:numId="28" w16cid:durableId="1927957458">
    <w:abstractNumId w:val="33"/>
  </w:num>
  <w:num w:numId="29" w16cid:durableId="1826703890">
    <w:abstractNumId w:val="43"/>
  </w:num>
  <w:num w:numId="30" w16cid:durableId="1463500142">
    <w:abstractNumId w:val="19"/>
  </w:num>
  <w:num w:numId="31" w16cid:durableId="1752970129">
    <w:abstractNumId w:val="38"/>
  </w:num>
  <w:num w:numId="32" w16cid:durableId="1973825216">
    <w:abstractNumId w:val="17"/>
  </w:num>
  <w:num w:numId="33" w16cid:durableId="1023092958">
    <w:abstractNumId w:val="37"/>
  </w:num>
  <w:num w:numId="34" w16cid:durableId="291449372">
    <w:abstractNumId w:val="15"/>
  </w:num>
  <w:num w:numId="35" w16cid:durableId="741634543">
    <w:abstractNumId w:val="47"/>
  </w:num>
  <w:num w:numId="36" w16cid:durableId="674646367">
    <w:abstractNumId w:val="44"/>
  </w:num>
  <w:num w:numId="37" w16cid:durableId="1932815888">
    <w:abstractNumId w:val="27"/>
  </w:num>
  <w:num w:numId="38" w16cid:durableId="611940122">
    <w:abstractNumId w:val="35"/>
  </w:num>
  <w:num w:numId="39" w16cid:durableId="1756200171">
    <w:abstractNumId w:val="21"/>
  </w:num>
  <w:num w:numId="40" w16cid:durableId="627928578">
    <w:abstractNumId w:val="20"/>
  </w:num>
  <w:num w:numId="41" w16cid:durableId="240219705">
    <w:abstractNumId w:val="40"/>
  </w:num>
  <w:num w:numId="42" w16cid:durableId="708071082">
    <w:abstractNumId w:val="25"/>
  </w:num>
  <w:num w:numId="43" w16cid:durableId="449059043">
    <w:abstractNumId w:val="30"/>
  </w:num>
  <w:num w:numId="44" w16cid:durableId="1909223956">
    <w:abstractNumId w:val="12"/>
  </w:num>
  <w:num w:numId="45" w16cid:durableId="1021905173">
    <w:abstractNumId w:val="13"/>
  </w:num>
  <w:num w:numId="46" w16cid:durableId="353388925">
    <w:abstractNumId w:val="23"/>
  </w:num>
  <w:num w:numId="47" w16cid:durableId="342972854">
    <w:abstractNumId w:val="11"/>
  </w:num>
  <w:num w:numId="48" w16cid:durableId="1791583687">
    <w:abstractNumId w:val="26"/>
  </w:num>
  <w:num w:numId="49" w16cid:durableId="1605921093">
    <w:abstractNumId w:val="31"/>
  </w:num>
  <w:num w:numId="50" w16cid:durableId="139743097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6389"/>
    <w:rsid w:val="00074722"/>
    <w:rsid w:val="000819D8"/>
    <w:rsid w:val="000934A6"/>
    <w:rsid w:val="000A2C6C"/>
    <w:rsid w:val="000A3841"/>
    <w:rsid w:val="000A4660"/>
    <w:rsid w:val="000B1272"/>
    <w:rsid w:val="000B14D2"/>
    <w:rsid w:val="000D1B5B"/>
    <w:rsid w:val="0010401F"/>
    <w:rsid w:val="00112FC3"/>
    <w:rsid w:val="00130678"/>
    <w:rsid w:val="0015298A"/>
    <w:rsid w:val="00173FA3"/>
    <w:rsid w:val="00184B6F"/>
    <w:rsid w:val="001861E5"/>
    <w:rsid w:val="001B1652"/>
    <w:rsid w:val="001C3EC8"/>
    <w:rsid w:val="001D2BD4"/>
    <w:rsid w:val="001D6911"/>
    <w:rsid w:val="001E689D"/>
    <w:rsid w:val="00201947"/>
    <w:rsid w:val="0020395B"/>
    <w:rsid w:val="002046CB"/>
    <w:rsid w:val="00204DC9"/>
    <w:rsid w:val="002062C0"/>
    <w:rsid w:val="00215130"/>
    <w:rsid w:val="002212C2"/>
    <w:rsid w:val="00230002"/>
    <w:rsid w:val="00244C9A"/>
    <w:rsid w:val="00247216"/>
    <w:rsid w:val="00266700"/>
    <w:rsid w:val="00283610"/>
    <w:rsid w:val="002A1857"/>
    <w:rsid w:val="002C7F38"/>
    <w:rsid w:val="002D4716"/>
    <w:rsid w:val="002D5430"/>
    <w:rsid w:val="003013B9"/>
    <w:rsid w:val="0030628A"/>
    <w:rsid w:val="00341794"/>
    <w:rsid w:val="0035122B"/>
    <w:rsid w:val="00353451"/>
    <w:rsid w:val="003612BE"/>
    <w:rsid w:val="00371032"/>
    <w:rsid w:val="00371B44"/>
    <w:rsid w:val="003C122B"/>
    <w:rsid w:val="003C5A97"/>
    <w:rsid w:val="003C7A04"/>
    <w:rsid w:val="003F52B2"/>
    <w:rsid w:val="00440414"/>
    <w:rsid w:val="004558E9"/>
    <w:rsid w:val="0045777E"/>
    <w:rsid w:val="004869E7"/>
    <w:rsid w:val="004A6FAA"/>
    <w:rsid w:val="004B3753"/>
    <w:rsid w:val="004C31D2"/>
    <w:rsid w:val="004C37AF"/>
    <w:rsid w:val="004D55C2"/>
    <w:rsid w:val="00516DEB"/>
    <w:rsid w:val="00521131"/>
    <w:rsid w:val="00527C0B"/>
    <w:rsid w:val="005410F6"/>
    <w:rsid w:val="00542330"/>
    <w:rsid w:val="005729C4"/>
    <w:rsid w:val="00590F26"/>
    <w:rsid w:val="0059227B"/>
    <w:rsid w:val="005A2573"/>
    <w:rsid w:val="005A3541"/>
    <w:rsid w:val="005B0966"/>
    <w:rsid w:val="005B795D"/>
    <w:rsid w:val="005D2014"/>
    <w:rsid w:val="00604064"/>
    <w:rsid w:val="00610508"/>
    <w:rsid w:val="00613820"/>
    <w:rsid w:val="006313FE"/>
    <w:rsid w:val="00635A9C"/>
    <w:rsid w:val="00646AE1"/>
    <w:rsid w:val="00652248"/>
    <w:rsid w:val="00657B80"/>
    <w:rsid w:val="00675B3C"/>
    <w:rsid w:val="0069495C"/>
    <w:rsid w:val="0069794B"/>
    <w:rsid w:val="006B3539"/>
    <w:rsid w:val="006D340A"/>
    <w:rsid w:val="00715A1D"/>
    <w:rsid w:val="00760BB0"/>
    <w:rsid w:val="0076157A"/>
    <w:rsid w:val="00784593"/>
    <w:rsid w:val="007A00EF"/>
    <w:rsid w:val="007B19EA"/>
    <w:rsid w:val="007C0A2D"/>
    <w:rsid w:val="007C27B0"/>
    <w:rsid w:val="007F300B"/>
    <w:rsid w:val="007F4CD3"/>
    <w:rsid w:val="008014C3"/>
    <w:rsid w:val="00850812"/>
    <w:rsid w:val="00874C20"/>
    <w:rsid w:val="00876B9A"/>
    <w:rsid w:val="00883BE5"/>
    <w:rsid w:val="00886CBD"/>
    <w:rsid w:val="008933BF"/>
    <w:rsid w:val="008A10C4"/>
    <w:rsid w:val="008B0248"/>
    <w:rsid w:val="008D191D"/>
    <w:rsid w:val="008F2CAC"/>
    <w:rsid w:val="008F5F33"/>
    <w:rsid w:val="0091046A"/>
    <w:rsid w:val="00925B0C"/>
    <w:rsid w:val="00926ABD"/>
    <w:rsid w:val="00933203"/>
    <w:rsid w:val="0093702E"/>
    <w:rsid w:val="009443A5"/>
    <w:rsid w:val="00947F4E"/>
    <w:rsid w:val="00966D47"/>
    <w:rsid w:val="00992312"/>
    <w:rsid w:val="009A71D0"/>
    <w:rsid w:val="009C0DED"/>
    <w:rsid w:val="009E16C5"/>
    <w:rsid w:val="009E4C46"/>
    <w:rsid w:val="00A20ED6"/>
    <w:rsid w:val="00A3045F"/>
    <w:rsid w:val="00A37D7F"/>
    <w:rsid w:val="00A40E7E"/>
    <w:rsid w:val="00A45911"/>
    <w:rsid w:val="00A46410"/>
    <w:rsid w:val="00A57688"/>
    <w:rsid w:val="00A63E77"/>
    <w:rsid w:val="00A842E9"/>
    <w:rsid w:val="00A84A94"/>
    <w:rsid w:val="00AD1DAA"/>
    <w:rsid w:val="00AF1E23"/>
    <w:rsid w:val="00AF7F81"/>
    <w:rsid w:val="00B01AFF"/>
    <w:rsid w:val="00B05CC7"/>
    <w:rsid w:val="00B24C53"/>
    <w:rsid w:val="00B268F6"/>
    <w:rsid w:val="00B27E39"/>
    <w:rsid w:val="00B34406"/>
    <w:rsid w:val="00B350D8"/>
    <w:rsid w:val="00B44A97"/>
    <w:rsid w:val="00B76763"/>
    <w:rsid w:val="00B7732B"/>
    <w:rsid w:val="00B879F0"/>
    <w:rsid w:val="00B87D31"/>
    <w:rsid w:val="00BA5A52"/>
    <w:rsid w:val="00BC25AA"/>
    <w:rsid w:val="00BE68E1"/>
    <w:rsid w:val="00BE7755"/>
    <w:rsid w:val="00C01E63"/>
    <w:rsid w:val="00C022E3"/>
    <w:rsid w:val="00C22D17"/>
    <w:rsid w:val="00C23685"/>
    <w:rsid w:val="00C26BB2"/>
    <w:rsid w:val="00C4712D"/>
    <w:rsid w:val="00C555C9"/>
    <w:rsid w:val="00C8037B"/>
    <w:rsid w:val="00C94F55"/>
    <w:rsid w:val="00C97862"/>
    <w:rsid w:val="00CA7D62"/>
    <w:rsid w:val="00CB07A8"/>
    <w:rsid w:val="00CD4A57"/>
    <w:rsid w:val="00D0606A"/>
    <w:rsid w:val="00D146F1"/>
    <w:rsid w:val="00D16993"/>
    <w:rsid w:val="00D33604"/>
    <w:rsid w:val="00D37B08"/>
    <w:rsid w:val="00D437FF"/>
    <w:rsid w:val="00D5130C"/>
    <w:rsid w:val="00D62265"/>
    <w:rsid w:val="00D67A0C"/>
    <w:rsid w:val="00D8512E"/>
    <w:rsid w:val="00DA1E58"/>
    <w:rsid w:val="00DC1055"/>
    <w:rsid w:val="00DE4EF2"/>
    <w:rsid w:val="00DE4FAF"/>
    <w:rsid w:val="00DE796D"/>
    <w:rsid w:val="00DF2C0E"/>
    <w:rsid w:val="00E04DB6"/>
    <w:rsid w:val="00E06FFB"/>
    <w:rsid w:val="00E30155"/>
    <w:rsid w:val="00E91FE1"/>
    <w:rsid w:val="00EA5E95"/>
    <w:rsid w:val="00ED4954"/>
    <w:rsid w:val="00ED5A43"/>
    <w:rsid w:val="00EE0943"/>
    <w:rsid w:val="00EE33A2"/>
    <w:rsid w:val="00F62610"/>
    <w:rsid w:val="00F67A1C"/>
    <w:rsid w:val="00F82C5B"/>
    <w:rsid w:val="00F8555F"/>
    <w:rsid w:val="00FB3E36"/>
    <w:rsid w:val="00FD06FA"/>
    <w:rsid w:val="00FE6F70"/>
  </w:rsids>
  <m:mathPr>
    <m:mathFont m:val="Cambria Math"/>
    <m:brkBin m:val="before"/>
    <m:brkBinSub m:val="--"/>
    <m:smallFrac m:val="0"/>
    <m:dispDef/>
    <m:lMargin m:val="0"/>
    <m:rMargin m:val="0"/>
    <m:defJc m:val="centerGroup"/>
    <m:wrapIndent m:val="1440"/>
    <m:intLim m:val="subSup"/>
    <m:naryLim m:val="undOvr"/>
  </m:mathPr>
  <w:themeFontLang w:val="en-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29F0A4E"/>
  <w15:chartTrackingRefBased/>
  <w15:docId w15:val="{80E4E6DC-D97D-CF4A-92E2-A94D88601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E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uiPriority w:val="99"/>
    <w:semiHidden/>
    <w:unhideWhenUsed/>
    <w:rsid w:val="0015298A"/>
    <w:rPr>
      <w:color w:val="605E5C"/>
      <w:shd w:val="clear" w:color="auto" w:fill="E1DFDD"/>
    </w:rPr>
  </w:style>
  <w:style w:type="character" w:customStyle="1" w:styleId="THChar">
    <w:name w:val="TH Char"/>
    <w:link w:val="TH"/>
    <w:qFormat/>
    <w:rsid w:val="002D4716"/>
    <w:rPr>
      <w:rFonts w:ascii="Arial" w:hAnsi="Arial"/>
      <w:b/>
      <w:lang w:val="en-GB" w:eastAsia="en-US"/>
    </w:rPr>
  </w:style>
  <w:style w:type="character" w:customStyle="1" w:styleId="TALChar">
    <w:name w:val="TAL Char"/>
    <w:link w:val="TAL"/>
    <w:rsid w:val="002D4716"/>
    <w:rPr>
      <w:rFonts w:ascii="Arial" w:hAnsi="Arial"/>
      <w:sz w:val="18"/>
      <w:lang w:val="en-GB" w:eastAsia="en-US"/>
    </w:rPr>
  </w:style>
  <w:style w:type="character" w:customStyle="1" w:styleId="TAHCar">
    <w:name w:val="TAH Car"/>
    <w:link w:val="TAH"/>
    <w:rsid w:val="002D4716"/>
    <w:rPr>
      <w:rFonts w:ascii="Arial" w:hAnsi="Arial"/>
      <w:b/>
      <w:sz w:val="18"/>
      <w:lang w:val="en-GB" w:eastAsia="en-US"/>
    </w:rPr>
  </w:style>
  <w:style w:type="table" w:styleId="TableGrid">
    <w:name w:val="Table Grid"/>
    <w:basedOn w:val="TableNormal"/>
    <w:rsid w:val="009443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925B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gsma.com/newsroom/wp-content/uploads/NG.116-v7.0.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Word_Document.doc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8</Pages>
  <Words>3269</Words>
  <Characters>18636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21862</CharactersWithSpaces>
  <SharedDoc>false</SharedDoc>
  <HLinks>
    <vt:vector size="6" baseType="variant">
      <vt:variant>
        <vt:i4>5570582</vt:i4>
      </vt:variant>
      <vt:variant>
        <vt:i4>0</vt:i4>
      </vt:variant>
      <vt:variant>
        <vt:i4>0</vt:i4>
      </vt:variant>
      <vt:variant>
        <vt:i4>5</vt:i4>
      </vt:variant>
      <vt:variant>
        <vt:lpwstr>https://www.gsma.com/newsroom/wp-content/uploads/NG.116-v7.0.pdf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Ordonez-Lucena </cp:lastModifiedBy>
  <cp:revision>2</cp:revision>
  <cp:lastPrinted>1601-01-01T00:00:00Z</cp:lastPrinted>
  <dcterms:created xsi:type="dcterms:W3CDTF">2023-02-17T20:50:00Z</dcterms:created>
  <dcterms:modified xsi:type="dcterms:W3CDTF">2023-02-17T20:50:00Z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